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38F444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3460D">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2944BB">
        <w:rPr>
          <w:rFonts w:ascii="Arial" w:eastAsiaTheme="minorEastAsia" w:hAnsi="Arial" w:cs="Arial"/>
          <w:b/>
          <w:sz w:val="24"/>
          <w:szCs w:val="24"/>
          <w:lang w:eastAsia="zh-CN"/>
        </w:rPr>
        <w:t>2220517</w:t>
      </w:r>
    </w:p>
    <w:p w14:paraId="0E0F466F" w14:textId="09FD3D6A"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C084B6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124D">
        <w:rPr>
          <w:rFonts w:ascii="Arial" w:eastAsiaTheme="minorEastAsia" w:hAnsi="Arial" w:cs="Arial"/>
          <w:color w:val="000000"/>
          <w:sz w:val="22"/>
          <w:lang w:eastAsia="zh-CN"/>
        </w:rPr>
        <w:t>8.7.</w:t>
      </w:r>
      <w:r w:rsidR="006330A9">
        <w:rPr>
          <w:rFonts w:ascii="Arial" w:eastAsiaTheme="minorEastAsia" w:hAnsi="Arial" w:cs="Arial"/>
          <w:color w:val="000000"/>
          <w:sz w:val="22"/>
          <w:lang w:eastAsia="zh-CN"/>
        </w:rPr>
        <w:t>4</w:t>
      </w:r>
    </w:p>
    <w:p w14:paraId="50D5329D" w14:textId="7B0FDA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124D">
        <w:rPr>
          <w:rFonts w:ascii="Arial" w:hAnsi="Arial" w:cs="Arial"/>
          <w:color w:val="000000"/>
          <w:sz w:val="22"/>
          <w:lang w:eastAsia="zh-CN"/>
        </w:rPr>
        <w:t>Nokia</w:t>
      </w:r>
    </w:p>
    <w:p w14:paraId="1E0389E7" w14:textId="3EFC6FB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D0B31" w:rsidRPr="005D0B31">
        <w:rPr>
          <w:rFonts w:ascii="Arial" w:eastAsia="MS Mincho" w:hAnsi="Arial" w:cs="Arial"/>
          <w:color w:val="000000"/>
          <w:sz w:val="22"/>
        </w:rPr>
        <w:t xml:space="preserve">WF on beam correspondence requirements for initial access and </w:t>
      </w:r>
      <w:proofErr w:type="spellStart"/>
      <w:r w:rsidR="005D0B31" w:rsidRPr="005D0B31">
        <w:rPr>
          <w:rFonts w:ascii="Arial" w:eastAsia="MS Mincho" w:hAnsi="Arial" w:cs="Arial"/>
          <w:color w:val="000000"/>
          <w:sz w:val="22"/>
        </w:rPr>
        <w:t>RRC_inactive</w:t>
      </w:r>
      <w:proofErr w:type="spellEnd"/>
      <w:r w:rsidR="005D0B31" w:rsidRPr="005D0B31">
        <w:rPr>
          <w:rFonts w:ascii="Arial" w:eastAsia="MS Mincho" w:hAnsi="Arial" w:cs="Arial"/>
          <w:color w:val="000000"/>
          <w:sz w:val="22"/>
        </w:rPr>
        <w:t xml:space="preserve"> mode</w:t>
      </w:r>
    </w:p>
    <w:p w14:paraId="67B0962B" w14:textId="0A6FE2F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15118">
        <w:rPr>
          <w:rFonts w:ascii="Arial" w:eastAsiaTheme="minorEastAsia" w:hAnsi="Arial" w:cs="Arial"/>
          <w:color w:val="000000"/>
          <w:sz w:val="22"/>
          <w:lang w:eastAsia="zh-CN"/>
        </w:rPr>
        <w:t>Approval</w:t>
      </w:r>
    </w:p>
    <w:p w14:paraId="373BCB09" w14:textId="688AE422" w:rsidR="00E34BCF" w:rsidRPr="00805BE8" w:rsidRDefault="00E34BCF" w:rsidP="0048777E">
      <w:pPr>
        <w:pStyle w:val="Heading1"/>
        <w:rPr>
          <w:lang w:eastAsia="ja-JP"/>
        </w:rPr>
      </w:pPr>
      <w:r>
        <w:rPr>
          <w:lang w:eastAsia="ja-JP"/>
        </w:rPr>
        <w:t>Topic</w:t>
      </w:r>
      <w:r w:rsidRPr="00805BE8">
        <w:rPr>
          <w:lang w:eastAsia="ja-JP"/>
        </w:rPr>
        <w:t xml:space="preserve"> #1: </w:t>
      </w:r>
      <w:r w:rsidRPr="00E34BCF">
        <w:rPr>
          <w:lang w:eastAsia="ja-JP"/>
        </w:rPr>
        <w:t>Beam refinement assumption</w:t>
      </w:r>
    </w:p>
    <w:p w14:paraId="7666F071" w14:textId="7292DB06" w:rsidR="00E34BCF" w:rsidRPr="00D72962" w:rsidRDefault="00E34BCF" w:rsidP="000D1841">
      <w:pPr>
        <w:pStyle w:val="Heading2"/>
        <w:rPr>
          <w:lang w:val="en-US"/>
        </w:rPr>
      </w:pPr>
      <w:r w:rsidRPr="00D72962">
        <w:rPr>
          <w:lang w:val="en-US"/>
        </w:rPr>
        <w:t>Sub-topic 1-1 Rough beam vs Fine beam</w:t>
      </w:r>
    </w:p>
    <w:p w14:paraId="662306F9" w14:textId="3EDA68A4" w:rsidR="00E34BCF" w:rsidRPr="00090A46" w:rsidRDefault="00E34BCF" w:rsidP="00E34BCF">
      <w:pPr>
        <w:rPr>
          <w:b/>
          <w:u w:val="single"/>
          <w:lang w:eastAsia="ko-KR"/>
        </w:rPr>
      </w:pPr>
      <w:r w:rsidRPr="00090A46">
        <w:rPr>
          <w:b/>
          <w:u w:val="single"/>
          <w:lang w:eastAsia="ko-KR"/>
        </w:rPr>
        <w:t>Issue 1-1: Rough beam vs Fine beam</w:t>
      </w:r>
    </w:p>
    <w:p w14:paraId="73C0C63E" w14:textId="0467C32F" w:rsidR="00090A46" w:rsidRPr="00090A46" w:rsidRDefault="00E34BCF" w:rsidP="00090A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0A46">
        <w:rPr>
          <w:rFonts w:eastAsia="SimSun"/>
          <w:szCs w:val="24"/>
          <w:lang w:eastAsia="zh-CN"/>
        </w:rPr>
        <w:t>Proposals</w:t>
      </w:r>
    </w:p>
    <w:p w14:paraId="7ADEEF34" w14:textId="556A8D6F" w:rsidR="00E34BCF" w:rsidRPr="00090A46" w:rsidRDefault="00E34BCF" w:rsidP="00E34B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0A46">
        <w:rPr>
          <w:rFonts w:eastAsia="SimSun"/>
          <w:szCs w:val="24"/>
          <w:lang w:eastAsia="zh-CN"/>
        </w:rPr>
        <w:t xml:space="preserve">Option 1: </w:t>
      </w:r>
      <w:r w:rsidRPr="00090A46">
        <w:rPr>
          <w:lang w:eastAsia="zh-CN"/>
        </w:rPr>
        <w:t>Beam refinement in RRC_INACTIVE and initial access is made in the same way as RRC_CONNECTED.</w:t>
      </w:r>
    </w:p>
    <w:p w14:paraId="2A59F1C3" w14:textId="77777777"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 xml:space="preserve">Option 1a: with the same SSB configuration as Rel-16 SSB BC (RRC_CONNECTED) case. </w:t>
      </w:r>
    </w:p>
    <w:p w14:paraId="7FEA2129" w14:textId="420F4F26"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1b: with some modification in SSB configuration.</w:t>
      </w:r>
    </w:p>
    <w:p w14:paraId="558B8810" w14:textId="3DB047B0" w:rsidR="00E34BCF" w:rsidRPr="00090A46" w:rsidRDefault="00E34BCF" w:rsidP="00E34B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0A46">
        <w:rPr>
          <w:rFonts w:eastAsia="SimSun"/>
          <w:szCs w:val="24"/>
          <w:lang w:eastAsia="zh-CN"/>
        </w:rPr>
        <w:t>Option 2: It is allowed not to refine beams in RRC_INACTIVE and initial access.</w:t>
      </w:r>
    </w:p>
    <w:p w14:paraId="270CB2BB" w14:textId="77777777"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2a: It is allowed to use only one antenna element.</w:t>
      </w:r>
    </w:p>
    <w:p w14:paraId="2D3178B1" w14:textId="2CFE4526"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2b: Beam gain is 7 dB lower than RRC_CONNECTED.</w:t>
      </w:r>
    </w:p>
    <w:p w14:paraId="31AF90F5" w14:textId="3CF9C17D" w:rsidR="00A86C4F" w:rsidRPr="00090A46" w:rsidRDefault="00A86C4F" w:rsidP="00090A46">
      <w:pPr>
        <w:pStyle w:val="ListParagraph"/>
        <w:numPr>
          <w:ilvl w:val="3"/>
          <w:numId w:val="4"/>
        </w:numPr>
        <w:spacing w:after="120"/>
        <w:ind w:firstLineChars="0"/>
        <w:rPr>
          <w:rFonts w:eastAsia="SimSun"/>
          <w:szCs w:val="24"/>
          <w:lang w:eastAsia="zh-CN"/>
        </w:rPr>
      </w:pPr>
      <w:r w:rsidRPr="00090A46">
        <w:rPr>
          <w:rFonts w:eastAsia="SimSun"/>
          <w:szCs w:val="24"/>
          <w:lang w:eastAsia="zh-CN"/>
        </w:rPr>
        <w:t>The Msg1 EIRP spherical coverage requirement for PC3 is [7+xdB] higher than the EIRP spherical coverage requirement specified in 6.2.1 for connected mode.</w:t>
      </w:r>
      <w:r w:rsidR="00090A46" w:rsidRPr="00090A46">
        <w:rPr>
          <w:rFonts w:eastAsia="SimSun"/>
          <w:szCs w:val="24"/>
          <w:lang w:eastAsia="zh-CN"/>
        </w:rPr>
        <w:t xml:space="preserve"> </w:t>
      </w:r>
    </w:p>
    <w:p w14:paraId="56749843" w14:textId="38AF3D76" w:rsidR="00E34BCF" w:rsidRPr="00090A46" w:rsidRDefault="00E34BCF" w:rsidP="00E34B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0A46">
        <w:rPr>
          <w:rFonts w:eastAsia="SimSun"/>
          <w:szCs w:val="24"/>
          <w:lang w:eastAsia="zh-CN"/>
        </w:rPr>
        <w:t>Option 3: Somewhere in the middle.</w:t>
      </w:r>
    </w:p>
    <w:p w14:paraId="05CEFCEC" w14:textId="453F96CC" w:rsidR="00E34BCF" w:rsidRPr="003B2302" w:rsidRDefault="00E34BCF" w:rsidP="003B2302">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3a: Refinement is done but is not as good as RRC_CONNECTED.</w:t>
      </w:r>
    </w:p>
    <w:p w14:paraId="284D7034" w14:textId="77777777" w:rsidR="00E34BCF" w:rsidRPr="00090A46" w:rsidRDefault="00E34BCF" w:rsidP="00E34BC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3b: Refinement is done in CG-SDT but is not in RA-SDT and initial access.</w:t>
      </w:r>
    </w:p>
    <w:p w14:paraId="04CF15BD" w14:textId="173CA9BD" w:rsidR="00090A46" w:rsidRPr="00F078DF" w:rsidRDefault="00E34BCF" w:rsidP="00F078DF">
      <w:pPr>
        <w:pStyle w:val="ListParagraph"/>
        <w:numPr>
          <w:ilvl w:val="2"/>
          <w:numId w:val="4"/>
        </w:numPr>
        <w:spacing w:after="120"/>
        <w:ind w:firstLineChars="0"/>
        <w:rPr>
          <w:rFonts w:eastAsia="SimSun"/>
          <w:szCs w:val="24"/>
          <w:lang w:eastAsia="zh-CN"/>
        </w:rPr>
      </w:pPr>
      <w:r w:rsidRPr="00090A46">
        <w:rPr>
          <w:rFonts w:eastAsia="SimSun"/>
          <w:szCs w:val="24"/>
          <w:lang w:eastAsia="zh-CN"/>
        </w:rPr>
        <w:t>Option 3c: Refinement in DRX is not as good as continuous reception.</w:t>
      </w:r>
    </w:p>
    <w:p w14:paraId="2EBB0A79" w14:textId="76FEEC38" w:rsidR="00E34BCF" w:rsidRPr="00B04F3C" w:rsidRDefault="00E34BCF" w:rsidP="00B04F3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0A46">
        <w:rPr>
          <w:rFonts w:eastAsia="SimSun"/>
          <w:szCs w:val="24"/>
          <w:lang w:eastAsia="zh-CN"/>
        </w:rPr>
        <w:t>Option 4: Rough beam or Fine beam used in IA is up to UE implementation and requirements should be implementation agnostic.</w:t>
      </w:r>
    </w:p>
    <w:p w14:paraId="60EF273E" w14:textId="77777777" w:rsidR="00953DEC" w:rsidRDefault="00953DEC" w:rsidP="00FD60FE">
      <w:pPr>
        <w:ind w:firstLine="284"/>
        <w:rPr>
          <w:i/>
          <w:color w:val="0070C0"/>
          <w:lang w:val="en-US" w:eastAsia="zh-CN"/>
        </w:rPr>
      </w:pPr>
    </w:p>
    <w:p w14:paraId="1C1A1AC3" w14:textId="77777777" w:rsidR="004C6503" w:rsidRPr="00437239" w:rsidRDefault="004C6503" w:rsidP="004C6503">
      <w:pPr>
        <w:spacing w:after="120"/>
        <w:ind w:left="540"/>
        <w:rPr>
          <w:rFonts w:eastAsia="Times New Roman"/>
          <w:lang w:eastAsia="zh-CN"/>
        </w:rPr>
      </w:pPr>
      <w:r w:rsidRPr="00437239">
        <w:rPr>
          <w:rFonts w:eastAsia="Times New Roman"/>
          <w:b/>
          <w:bCs/>
          <w:lang w:eastAsia="zh-CN"/>
        </w:rPr>
        <w:t>Way forward/Agreements:</w:t>
      </w:r>
    </w:p>
    <w:p w14:paraId="78C359F5" w14:textId="7614722D" w:rsidR="00205611" w:rsidRPr="002A17C7" w:rsidRDefault="00205611" w:rsidP="00205611">
      <w:pPr>
        <w:pStyle w:val="ListParagraph"/>
        <w:numPr>
          <w:ilvl w:val="0"/>
          <w:numId w:val="4"/>
        </w:numPr>
        <w:overflowPunct/>
        <w:autoSpaceDE/>
        <w:autoSpaceDN/>
        <w:adjustRightInd/>
        <w:ind w:firstLineChars="0"/>
        <w:textAlignment w:val="auto"/>
        <w:rPr>
          <w:rFonts w:eastAsia="Times New Roman"/>
          <w:lang w:eastAsia="zh-CN"/>
        </w:rPr>
      </w:pPr>
      <w:r>
        <w:rPr>
          <w:rFonts w:eastAsia="Times New Roman"/>
          <w:lang w:eastAsia="zh-CN"/>
        </w:rPr>
        <w:t>Focus on BC requirements first.</w:t>
      </w:r>
    </w:p>
    <w:p w14:paraId="609286E5" w14:textId="6D90F1CB"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A408FD">
        <w:rPr>
          <w:lang w:eastAsia="ja-JP"/>
        </w:rPr>
        <w:t>2</w:t>
      </w:r>
      <w:r w:rsidR="00C649BD" w:rsidRPr="00805BE8">
        <w:rPr>
          <w:lang w:eastAsia="ja-JP"/>
        </w:rPr>
        <w:t xml:space="preserve">: </w:t>
      </w:r>
      <w:r w:rsidR="001A71E5">
        <w:rPr>
          <w:lang w:eastAsia="ja-JP"/>
        </w:rPr>
        <w:t xml:space="preserve"> </w:t>
      </w:r>
      <w:r w:rsidR="001A71E5" w:rsidRPr="001A71E5">
        <w:rPr>
          <w:lang w:eastAsia="ja-JP"/>
        </w:rPr>
        <w:t>BC requirement</w:t>
      </w:r>
    </w:p>
    <w:p w14:paraId="766EF825" w14:textId="08AE971E" w:rsidR="00571777" w:rsidRPr="00076B14" w:rsidRDefault="00571777" w:rsidP="000D1841">
      <w:pPr>
        <w:pStyle w:val="Heading2"/>
      </w:pPr>
      <w:r w:rsidRPr="00076B14">
        <w:t>Sub-</w:t>
      </w:r>
      <w:r w:rsidR="00142BB9" w:rsidRPr="00076B14">
        <w:t>topic</w:t>
      </w:r>
      <w:r w:rsidRPr="00076B14">
        <w:t xml:space="preserve"> </w:t>
      </w:r>
      <w:r w:rsidR="00A408FD" w:rsidRPr="00076B14">
        <w:t>2</w:t>
      </w:r>
      <w:r w:rsidRPr="00076B14">
        <w:t>-1</w:t>
      </w:r>
      <w:r w:rsidR="00637D7A" w:rsidRPr="00076B14">
        <w:t xml:space="preserve"> Minimum peak EIRP</w:t>
      </w:r>
      <w:r w:rsidR="00CD096A">
        <w:t xml:space="preserve"> </w:t>
      </w:r>
      <w:r w:rsidR="00CD096A" w:rsidRPr="00CD096A">
        <w:t>and spherical coverage</w:t>
      </w:r>
    </w:p>
    <w:p w14:paraId="52E527C3" w14:textId="31EF46BE" w:rsidR="00B4108D" w:rsidRPr="00E47393" w:rsidRDefault="00B4108D" w:rsidP="00B4108D">
      <w:pPr>
        <w:rPr>
          <w:b/>
          <w:u w:val="single"/>
          <w:lang w:eastAsia="ko-KR"/>
        </w:rPr>
      </w:pPr>
      <w:r w:rsidRPr="00E47393">
        <w:rPr>
          <w:b/>
          <w:u w:val="single"/>
          <w:lang w:eastAsia="ko-KR"/>
        </w:rPr>
        <w:t xml:space="preserve">Issue </w:t>
      </w:r>
      <w:r w:rsidR="00A408FD">
        <w:rPr>
          <w:b/>
          <w:u w:val="single"/>
          <w:lang w:eastAsia="ko-KR"/>
        </w:rPr>
        <w:t>2</w:t>
      </w:r>
      <w:r w:rsidRPr="00E47393">
        <w:rPr>
          <w:b/>
          <w:u w:val="single"/>
          <w:lang w:eastAsia="ko-KR"/>
        </w:rPr>
        <w:t>-1</w:t>
      </w:r>
      <w:r w:rsidR="00364306">
        <w:rPr>
          <w:b/>
          <w:u w:val="single"/>
          <w:lang w:eastAsia="ko-KR"/>
        </w:rPr>
        <w:t>-1</w:t>
      </w:r>
      <w:r w:rsidRPr="00E47393">
        <w:rPr>
          <w:b/>
          <w:u w:val="single"/>
          <w:lang w:eastAsia="ko-KR"/>
        </w:rPr>
        <w:t xml:space="preserve">: </w:t>
      </w:r>
      <w:r w:rsidR="008C0558" w:rsidRPr="00E47393">
        <w:rPr>
          <w:b/>
          <w:u w:val="single"/>
          <w:lang w:eastAsia="ko-KR"/>
        </w:rPr>
        <w:t>minimum peak EIRP</w:t>
      </w:r>
    </w:p>
    <w:p w14:paraId="3C3336B6" w14:textId="2423B633" w:rsidR="00B4108D" w:rsidRPr="00E47393" w:rsidRDefault="00FB46DE"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273DD4C4" w14:textId="7017B4E4" w:rsidR="00FF688E" w:rsidRPr="00E4739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D92424" w:rsidRPr="00E47393">
        <w:rPr>
          <w:rFonts w:eastAsia="SimSun"/>
          <w:szCs w:val="24"/>
          <w:lang w:eastAsia="zh-CN"/>
        </w:rPr>
        <w:t>min peak EIRP is included.</w:t>
      </w:r>
      <w:r w:rsidR="00F911B8">
        <w:rPr>
          <w:rFonts w:eastAsia="SimSun"/>
          <w:szCs w:val="24"/>
          <w:lang w:eastAsia="zh-CN"/>
        </w:rPr>
        <w:t xml:space="preserve"> </w:t>
      </w:r>
    </w:p>
    <w:p w14:paraId="3987168D" w14:textId="0E790162" w:rsidR="00FF688E" w:rsidRPr="00E47393" w:rsidRDefault="00D92424" w:rsidP="00D92424">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lastRenderedPageBreak/>
        <w:t>Option 1a: EIRP is the same as RRC_CONNECTED</w:t>
      </w:r>
    </w:p>
    <w:p w14:paraId="748E2F2C" w14:textId="77777777" w:rsidR="00FF688E" w:rsidRPr="00E47393" w:rsidRDefault="00D92424" w:rsidP="00D92424">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1b: EIRP is lower in initial access and RRC_INACTIVE</w:t>
      </w:r>
    </w:p>
    <w:p w14:paraId="49BE1079" w14:textId="6A03C67F" w:rsidR="000369F4" w:rsidRDefault="00B4108D" w:rsidP="00076B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D92424" w:rsidRPr="00E47393">
        <w:rPr>
          <w:rFonts w:eastAsia="SimSun"/>
          <w:szCs w:val="24"/>
          <w:lang w:eastAsia="zh-CN"/>
        </w:rPr>
        <w:t xml:space="preserve">min peak EIRP is not included. </w:t>
      </w:r>
    </w:p>
    <w:p w14:paraId="2DE2F8D0" w14:textId="77701502" w:rsidR="00CD096A" w:rsidRDefault="00CD096A" w:rsidP="00CD096A">
      <w:pPr>
        <w:pStyle w:val="ListParagraph"/>
        <w:overflowPunct/>
        <w:autoSpaceDE/>
        <w:autoSpaceDN/>
        <w:adjustRightInd/>
        <w:spacing w:after="120"/>
        <w:ind w:left="936" w:firstLineChars="0" w:firstLine="0"/>
        <w:textAlignment w:val="auto"/>
        <w:rPr>
          <w:rFonts w:eastAsia="SimSun"/>
          <w:szCs w:val="24"/>
          <w:lang w:eastAsia="zh-CN"/>
        </w:rPr>
      </w:pPr>
    </w:p>
    <w:p w14:paraId="136D8100" w14:textId="77777777" w:rsidR="006A2E21" w:rsidRPr="00E849C5" w:rsidRDefault="006A2E21" w:rsidP="006A2E21">
      <w:pPr>
        <w:rPr>
          <w:b/>
          <w:u w:val="single"/>
          <w:lang w:eastAsia="ko-KR"/>
        </w:rPr>
      </w:pPr>
      <w:r w:rsidRPr="00E849C5">
        <w:rPr>
          <w:b/>
          <w:u w:val="single"/>
          <w:lang w:eastAsia="ko-KR"/>
        </w:rPr>
        <w:t>Issue 2-</w:t>
      </w:r>
      <w:r>
        <w:rPr>
          <w:b/>
          <w:u w:val="single"/>
          <w:lang w:eastAsia="ko-KR"/>
        </w:rPr>
        <w:t>1</w:t>
      </w:r>
      <w:r w:rsidRPr="00E849C5">
        <w:rPr>
          <w:b/>
          <w:u w:val="single"/>
          <w:lang w:eastAsia="ko-KR"/>
        </w:rPr>
        <w:t>-</w:t>
      </w:r>
      <w:r>
        <w:rPr>
          <w:b/>
          <w:u w:val="single"/>
          <w:lang w:eastAsia="ko-KR"/>
        </w:rPr>
        <w:t>2</w:t>
      </w:r>
      <w:r w:rsidRPr="00E849C5">
        <w:rPr>
          <w:b/>
          <w:u w:val="single"/>
          <w:lang w:eastAsia="ko-KR"/>
        </w:rPr>
        <w:t>: EIRP spherical coverage requirement for msg1</w:t>
      </w:r>
    </w:p>
    <w:p w14:paraId="6AFA90B3" w14:textId="77777777" w:rsidR="006A2E21" w:rsidRDefault="006A2E21" w:rsidP="006A2E21">
      <w:pPr>
        <w:pStyle w:val="ListParagraph"/>
        <w:overflowPunct/>
        <w:autoSpaceDE/>
        <w:autoSpaceDN/>
        <w:adjustRightInd/>
        <w:spacing w:after="120"/>
        <w:ind w:left="936" w:firstLineChars="0" w:firstLine="0"/>
        <w:textAlignment w:val="auto"/>
        <w:rPr>
          <w:rFonts w:eastAsia="SimSun"/>
          <w:szCs w:val="24"/>
          <w:lang w:eastAsia="zh-CN"/>
        </w:rPr>
      </w:pPr>
    </w:p>
    <w:p w14:paraId="298E099B" w14:textId="77777777" w:rsidR="006A2E21" w:rsidRPr="000D213C" w:rsidRDefault="006A2E21" w:rsidP="006A2E21">
      <w:pPr>
        <w:spacing w:after="120"/>
        <w:rPr>
          <w:rFonts w:eastAsia="Times New Roman"/>
          <w:lang w:eastAsia="zh-CN"/>
        </w:rPr>
      </w:pPr>
      <w:r w:rsidRPr="000D213C">
        <w:rPr>
          <w:rFonts w:eastAsia="Times New Roman"/>
          <w:b/>
          <w:bCs/>
          <w:lang w:eastAsia="zh-CN"/>
        </w:rPr>
        <w:t>Way forward/Agreements:</w:t>
      </w:r>
    </w:p>
    <w:p w14:paraId="49134C69" w14:textId="77777777" w:rsidR="006A2E21" w:rsidRPr="000D213C" w:rsidRDefault="006A2E21" w:rsidP="006A2E21">
      <w:pPr>
        <w:pStyle w:val="ListParagraph"/>
        <w:numPr>
          <w:ilvl w:val="0"/>
          <w:numId w:val="4"/>
        </w:numPr>
        <w:spacing w:after="120"/>
        <w:ind w:firstLineChars="0"/>
        <w:rPr>
          <w:rFonts w:eastAsia="SimSun"/>
          <w:szCs w:val="24"/>
          <w:lang w:eastAsia="zh-CN"/>
        </w:rPr>
      </w:pPr>
      <w:r w:rsidRPr="000D213C">
        <w:rPr>
          <w:rFonts w:eastAsia="SimSun"/>
          <w:szCs w:val="24"/>
          <w:lang w:eastAsia="zh-CN"/>
        </w:rPr>
        <w:t>Agree that spherical coverage %-tile for PC3 is the same as connected, i.e., 50%-tile.</w:t>
      </w:r>
    </w:p>
    <w:p w14:paraId="04672E77" w14:textId="77777777" w:rsidR="006A2E21" w:rsidRPr="000D213C" w:rsidRDefault="006A2E21" w:rsidP="006A2E21">
      <w:pPr>
        <w:pStyle w:val="ListParagraph"/>
        <w:numPr>
          <w:ilvl w:val="1"/>
          <w:numId w:val="4"/>
        </w:numPr>
        <w:spacing w:after="120"/>
        <w:ind w:firstLineChars="0"/>
        <w:rPr>
          <w:rFonts w:eastAsia="SimSun"/>
          <w:szCs w:val="24"/>
          <w:lang w:eastAsia="zh-CN"/>
        </w:rPr>
      </w:pPr>
      <w:r w:rsidRPr="000D213C">
        <w:rPr>
          <w:rFonts w:eastAsia="SimSun"/>
          <w:szCs w:val="24"/>
          <w:lang w:eastAsia="zh-CN"/>
        </w:rPr>
        <w:t xml:space="preserve">Discuss if </w:t>
      </w:r>
      <w:r w:rsidRPr="000D213C">
        <w:t xml:space="preserve">Min EIRP at 50% </w:t>
      </w:r>
      <w:r w:rsidRPr="000D213C">
        <w:rPr>
          <w:rFonts w:eastAsia="SimSun"/>
          <w:szCs w:val="24"/>
          <w:lang w:eastAsia="zh-CN"/>
        </w:rPr>
        <w:t>is the same level as connected or relaxed from connected.</w:t>
      </w:r>
    </w:p>
    <w:p w14:paraId="21E2D894" w14:textId="77777777" w:rsidR="00CD096A" w:rsidRPr="006A2E21" w:rsidRDefault="00CD096A" w:rsidP="00796071">
      <w:pPr>
        <w:spacing w:after="120"/>
        <w:rPr>
          <w:szCs w:val="24"/>
          <w:lang w:eastAsia="zh-CN"/>
        </w:rPr>
      </w:pPr>
    </w:p>
    <w:p w14:paraId="29DDE51F" w14:textId="338F06FE" w:rsidR="003B40B6" w:rsidRPr="00076B14" w:rsidRDefault="00571777" w:rsidP="000D1841">
      <w:pPr>
        <w:pStyle w:val="Heading2"/>
      </w:pPr>
      <w:r w:rsidRPr="00076B14">
        <w:t>Sub-</w:t>
      </w:r>
      <w:r w:rsidR="00142BB9" w:rsidRPr="00076B14">
        <w:t>topic</w:t>
      </w:r>
      <w:r w:rsidRPr="00076B14">
        <w:t xml:space="preserve"> </w:t>
      </w:r>
      <w:r w:rsidR="002568C4" w:rsidRPr="00076B14">
        <w:t>2</w:t>
      </w:r>
      <w:r w:rsidRPr="00076B14">
        <w:t>-2</w:t>
      </w:r>
      <w:r w:rsidR="00E22404" w:rsidRPr="00076B14">
        <w:t xml:space="preserve"> RAR</w:t>
      </w:r>
    </w:p>
    <w:p w14:paraId="1D55D665" w14:textId="562CB73D" w:rsidR="00571777" w:rsidRPr="00E47393" w:rsidRDefault="00571777" w:rsidP="00571777">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D63217" w:rsidRPr="00E47393">
        <w:rPr>
          <w:b/>
          <w:u w:val="single"/>
          <w:lang w:eastAsia="ko-KR"/>
        </w:rPr>
        <w:t>2</w:t>
      </w:r>
      <w:r w:rsidRPr="00E47393">
        <w:rPr>
          <w:b/>
          <w:u w:val="single"/>
          <w:lang w:eastAsia="ko-KR"/>
        </w:rPr>
        <w:t xml:space="preserve">: </w:t>
      </w:r>
      <w:r w:rsidR="00E22404" w:rsidRPr="00E47393">
        <w:rPr>
          <w:b/>
          <w:u w:val="single"/>
          <w:lang w:eastAsia="ko-KR"/>
        </w:rPr>
        <w:t>RAR</w:t>
      </w:r>
    </w:p>
    <w:p w14:paraId="010E9538" w14:textId="5D0ED119" w:rsidR="00571777" w:rsidRPr="00E47393" w:rsidRDefault="00EC28A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2AC663E7" w14:textId="48831BAE" w:rsidR="00FF688E" w:rsidRPr="00E4739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E22404" w:rsidRPr="00E47393">
        <w:rPr>
          <w:rFonts w:eastAsia="SimSun"/>
          <w:szCs w:val="24"/>
          <w:lang w:eastAsia="zh-CN"/>
        </w:rPr>
        <w:t>RAR is included.</w:t>
      </w:r>
      <w:r w:rsidR="00365339">
        <w:rPr>
          <w:rFonts w:eastAsia="SimSun"/>
          <w:szCs w:val="24"/>
          <w:lang w:eastAsia="zh-CN"/>
        </w:rPr>
        <w:t xml:space="preserve"> </w:t>
      </w:r>
    </w:p>
    <w:p w14:paraId="3D7B6E82" w14:textId="21243310" w:rsidR="003418CB" w:rsidRPr="00943DCB" w:rsidRDefault="00571777"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E22404" w:rsidRPr="00E47393">
        <w:rPr>
          <w:rFonts w:eastAsia="SimSun"/>
          <w:szCs w:val="24"/>
          <w:lang w:eastAsia="zh-CN"/>
        </w:rPr>
        <w:t>RAR is not included.</w:t>
      </w:r>
    </w:p>
    <w:p w14:paraId="7C18DBB8" w14:textId="6A739278" w:rsidR="005E6D92" w:rsidRPr="005E6D92" w:rsidRDefault="005E6D92" w:rsidP="005E6D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E6D92">
        <w:rPr>
          <w:rFonts w:eastAsia="SimSun"/>
          <w:szCs w:val="24"/>
          <w:lang w:eastAsia="zh-CN"/>
        </w:rPr>
        <w:t>WF</w:t>
      </w:r>
    </w:p>
    <w:p w14:paraId="6EC6F34A" w14:textId="44DDD5A6" w:rsidR="005E6D92" w:rsidRPr="00943DCB" w:rsidRDefault="005E6D92"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E6D92">
        <w:rPr>
          <w:rFonts w:eastAsia="SimSun"/>
          <w:szCs w:val="24"/>
          <w:lang w:eastAsia="zh-CN"/>
        </w:rPr>
        <w:t xml:space="preserve">Focus on msg1 requirement first. Then, discuss </w:t>
      </w:r>
      <w:r>
        <w:rPr>
          <w:rFonts w:eastAsia="SimSun"/>
          <w:szCs w:val="24"/>
          <w:lang w:eastAsia="zh-CN"/>
        </w:rPr>
        <w:t>RAR</w:t>
      </w:r>
      <w:r w:rsidRPr="005E6D92">
        <w:rPr>
          <w:rFonts w:eastAsia="SimSun"/>
          <w:szCs w:val="24"/>
          <w:lang w:eastAsia="zh-CN"/>
        </w:rPr>
        <w:t xml:space="preserve"> later </w:t>
      </w:r>
    </w:p>
    <w:p w14:paraId="63D0AB52" w14:textId="455E6601" w:rsidR="00E22404" w:rsidRPr="00076B14" w:rsidRDefault="00E22404" w:rsidP="000D1841">
      <w:pPr>
        <w:pStyle w:val="Heading2"/>
      </w:pPr>
      <w:r w:rsidRPr="00076B14">
        <w:t xml:space="preserve">Sub-topic </w:t>
      </w:r>
      <w:r w:rsidR="002568C4" w:rsidRPr="00076B14">
        <w:t>2</w:t>
      </w:r>
      <w:r w:rsidRPr="00076B14">
        <w:t>-</w:t>
      </w:r>
      <w:r w:rsidR="00B7324C" w:rsidRPr="00076B14">
        <w:t>3</w:t>
      </w:r>
      <w:r w:rsidRPr="00076B14">
        <w:t xml:space="preserve"> msg3</w:t>
      </w:r>
    </w:p>
    <w:p w14:paraId="57496432" w14:textId="35B8C957" w:rsidR="00E22404" w:rsidRPr="00E47393" w:rsidRDefault="00E22404" w:rsidP="00E22404">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D63217" w:rsidRPr="00E47393">
        <w:rPr>
          <w:b/>
          <w:u w:val="single"/>
          <w:lang w:eastAsia="ko-KR"/>
        </w:rPr>
        <w:t>3</w:t>
      </w:r>
      <w:r w:rsidRPr="00E47393">
        <w:rPr>
          <w:b/>
          <w:u w:val="single"/>
          <w:lang w:eastAsia="ko-KR"/>
        </w:rPr>
        <w:t xml:space="preserve">: </w:t>
      </w:r>
      <w:r w:rsidR="00B7324C" w:rsidRPr="00E47393">
        <w:rPr>
          <w:b/>
          <w:u w:val="single"/>
          <w:lang w:eastAsia="ko-KR"/>
        </w:rPr>
        <w:t>msg3</w:t>
      </w:r>
    </w:p>
    <w:p w14:paraId="3595B239" w14:textId="77777777" w:rsidR="00E22404" w:rsidRPr="00E47393" w:rsidRDefault="00E22404" w:rsidP="00E224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4AE3094D" w14:textId="765FF646" w:rsidR="00E22404" w:rsidRPr="00E47393" w:rsidRDefault="00E22404" w:rsidP="00E224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B7324C" w:rsidRPr="00E47393">
        <w:rPr>
          <w:rFonts w:eastAsia="SimSun"/>
          <w:szCs w:val="24"/>
          <w:lang w:eastAsia="zh-CN"/>
        </w:rPr>
        <w:t>msg3 is included.</w:t>
      </w:r>
    </w:p>
    <w:p w14:paraId="25CFAC7E" w14:textId="7C611FD6" w:rsidR="00FF688E" w:rsidRPr="00E47393" w:rsidRDefault="00E22404" w:rsidP="00E224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B7324C" w:rsidRPr="00E47393">
        <w:rPr>
          <w:rFonts w:eastAsia="SimSun"/>
          <w:szCs w:val="24"/>
          <w:lang w:eastAsia="zh-CN"/>
        </w:rPr>
        <w:t>msg3 is not included.</w:t>
      </w:r>
    </w:p>
    <w:p w14:paraId="330B6073" w14:textId="32922806" w:rsidR="00E22404" w:rsidRPr="00E47393" w:rsidRDefault="00E22404" w:rsidP="00E224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WF</w:t>
      </w:r>
    </w:p>
    <w:p w14:paraId="66BB08CE" w14:textId="130CED24" w:rsidR="00E22404" w:rsidRPr="00076B14" w:rsidRDefault="00545E1A" w:rsidP="00076B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262FD2AC" w14:textId="5B731D71" w:rsidR="00B7324C" w:rsidRPr="00076B14" w:rsidRDefault="00B7324C" w:rsidP="000D1841">
      <w:pPr>
        <w:pStyle w:val="Heading2"/>
      </w:pPr>
      <w:r w:rsidRPr="00076B14">
        <w:t xml:space="preserve">Sub-topic </w:t>
      </w:r>
      <w:r w:rsidR="002568C4" w:rsidRPr="00076B14">
        <w:t>2</w:t>
      </w:r>
      <w:r w:rsidRPr="00076B14">
        <w:t>-4 msgA</w:t>
      </w:r>
    </w:p>
    <w:p w14:paraId="3D9FA9E7" w14:textId="4CFA0F52" w:rsidR="00B7324C" w:rsidRPr="00E47393" w:rsidRDefault="00B7324C" w:rsidP="00B7324C">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D63217" w:rsidRPr="00E47393">
        <w:rPr>
          <w:b/>
          <w:u w:val="single"/>
          <w:lang w:eastAsia="ko-KR"/>
        </w:rPr>
        <w:t>4</w:t>
      </w:r>
      <w:r w:rsidRPr="00E47393">
        <w:rPr>
          <w:b/>
          <w:u w:val="single"/>
          <w:lang w:eastAsia="ko-KR"/>
        </w:rPr>
        <w:t xml:space="preserve">: </w:t>
      </w:r>
      <w:proofErr w:type="spellStart"/>
      <w:r w:rsidRPr="00E47393">
        <w:rPr>
          <w:b/>
          <w:u w:val="single"/>
          <w:lang w:eastAsia="ko-KR"/>
        </w:rPr>
        <w:t>msg</w:t>
      </w:r>
      <w:r w:rsidR="00564665" w:rsidRPr="00E47393">
        <w:rPr>
          <w:b/>
          <w:u w:val="single"/>
          <w:lang w:eastAsia="ko-KR"/>
        </w:rPr>
        <w:t>A</w:t>
      </w:r>
      <w:proofErr w:type="spellEnd"/>
    </w:p>
    <w:p w14:paraId="3145D7BD" w14:textId="77777777" w:rsidR="00B7324C" w:rsidRPr="00E47393" w:rsidRDefault="00B7324C" w:rsidP="00B73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5F7238D0" w14:textId="0A9468F5" w:rsidR="00B7324C" w:rsidRPr="00E47393" w:rsidRDefault="00B7324C" w:rsidP="00B73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proofErr w:type="spellStart"/>
      <w:r w:rsidRPr="00E47393">
        <w:rPr>
          <w:rFonts w:eastAsia="SimSun"/>
          <w:szCs w:val="24"/>
          <w:lang w:eastAsia="zh-CN"/>
        </w:rPr>
        <w:t>msgA</w:t>
      </w:r>
      <w:proofErr w:type="spellEnd"/>
      <w:r w:rsidRPr="00E47393">
        <w:rPr>
          <w:rFonts w:eastAsia="SimSun"/>
          <w:szCs w:val="24"/>
          <w:lang w:eastAsia="zh-CN"/>
        </w:rPr>
        <w:t xml:space="preserve"> is included.</w:t>
      </w:r>
    </w:p>
    <w:p w14:paraId="1335397A" w14:textId="77777777" w:rsidR="00FF688E" w:rsidRPr="00E47393" w:rsidRDefault="00B7324C" w:rsidP="00B7324C">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1a: </w:t>
      </w:r>
      <w:proofErr w:type="spellStart"/>
      <w:r w:rsidRPr="00E47393">
        <w:rPr>
          <w:rFonts w:eastAsia="SimSun"/>
          <w:szCs w:val="24"/>
          <w:lang w:eastAsia="zh-CN"/>
        </w:rPr>
        <w:t>msgA</w:t>
      </w:r>
      <w:proofErr w:type="spellEnd"/>
      <w:r w:rsidRPr="00E47393">
        <w:rPr>
          <w:rFonts w:eastAsia="SimSun"/>
          <w:szCs w:val="24"/>
          <w:lang w:eastAsia="zh-CN"/>
        </w:rPr>
        <w:t xml:space="preserve"> requirement is the same as msg1.</w:t>
      </w:r>
    </w:p>
    <w:p w14:paraId="61C2C690" w14:textId="6BB21ADD" w:rsidR="00FE0A4D" w:rsidRPr="004E18BB" w:rsidRDefault="00B7324C" w:rsidP="004E18BB">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w:t>
      </w:r>
      <w:r w:rsidR="009B7A4D">
        <w:rPr>
          <w:rFonts w:eastAsia="SimSun"/>
          <w:szCs w:val="24"/>
          <w:lang w:eastAsia="zh-CN"/>
        </w:rPr>
        <w:t>1b</w:t>
      </w:r>
      <w:r w:rsidRPr="00E47393">
        <w:rPr>
          <w:rFonts w:eastAsia="SimSun"/>
          <w:szCs w:val="24"/>
          <w:lang w:eastAsia="zh-CN"/>
        </w:rPr>
        <w:t xml:space="preserve">: </w:t>
      </w:r>
      <w:proofErr w:type="spellStart"/>
      <w:r w:rsidRPr="00E47393">
        <w:rPr>
          <w:rFonts w:eastAsia="SimSun"/>
          <w:szCs w:val="24"/>
          <w:lang w:eastAsia="zh-CN"/>
        </w:rPr>
        <w:t>msgA</w:t>
      </w:r>
      <w:proofErr w:type="spellEnd"/>
      <w:r w:rsidRPr="00E47393">
        <w:rPr>
          <w:rFonts w:eastAsia="SimSun"/>
          <w:szCs w:val="24"/>
          <w:lang w:eastAsia="zh-CN"/>
        </w:rPr>
        <w:t xml:space="preserve"> requirement is the same as Rel-16.</w:t>
      </w:r>
    </w:p>
    <w:p w14:paraId="5A2D5483" w14:textId="6E557B32" w:rsidR="00FF688E" w:rsidRPr="00E47393" w:rsidRDefault="00B7324C" w:rsidP="00B73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proofErr w:type="spellStart"/>
      <w:r w:rsidR="00066DE6">
        <w:rPr>
          <w:rFonts w:eastAsia="SimSun"/>
          <w:szCs w:val="24"/>
          <w:lang w:eastAsia="zh-CN"/>
        </w:rPr>
        <w:t>msg</w:t>
      </w:r>
      <w:r w:rsidRPr="00E47393">
        <w:rPr>
          <w:rFonts w:eastAsia="SimSun"/>
          <w:szCs w:val="24"/>
          <w:lang w:eastAsia="zh-CN"/>
        </w:rPr>
        <w:t>A</w:t>
      </w:r>
      <w:proofErr w:type="spellEnd"/>
      <w:r w:rsidRPr="00E47393">
        <w:rPr>
          <w:rFonts w:eastAsia="SimSun"/>
          <w:szCs w:val="24"/>
          <w:lang w:eastAsia="zh-CN"/>
        </w:rPr>
        <w:t xml:space="preserve"> is not included </w:t>
      </w:r>
    </w:p>
    <w:p w14:paraId="728DC06E" w14:textId="77777777" w:rsidR="00245533" w:rsidRDefault="00B7324C" w:rsidP="002455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WF</w:t>
      </w:r>
    </w:p>
    <w:p w14:paraId="06AE6167" w14:textId="768A25B7" w:rsidR="002568C4" w:rsidRPr="00BF2EED" w:rsidRDefault="00434830" w:rsidP="002568C4">
      <w:pPr>
        <w:pStyle w:val="ListParagraph"/>
        <w:numPr>
          <w:ilvl w:val="1"/>
          <w:numId w:val="4"/>
        </w:numPr>
        <w:overflowPunct/>
        <w:autoSpaceDE/>
        <w:autoSpaceDN/>
        <w:adjustRightInd/>
        <w:spacing w:after="120"/>
        <w:ind w:firstLineChars="0"/>
        <w:textAlignment w:val="auto"/>
        <w:rPr>
          <w:rFonts w:eastAsia="SimSun"/>
          <w:szCs w:val="24"/>
          <w:lang w:eastAsia="zh-CN"/>
        </w:rPr>
      </w:pPr>
      <w:r w:rsidRPr="00245533">
        <w:rPr>
          <w:szCs w:val="24"/>
          <w:lang w:eastAsia="zh-CN"/>
        </w:rPr>
        <w:t>Focus on msg1 requirement first.</w:t>
      </w:r>
      <w:r w:rsidR="001B157D" w:rsidRPr="00245533">
        <w:rPr>
          <w:szCs w:val="24"/>
          <w:lang w:eastAsia="zh-CN"/>
        </w:rPr>
        <w:t xml:space="preserve"> </w:t>
      </w:r>
      <w:r w:rsidR="00AB1FBD">
        <w:rPr>
          <w:szCs w:val="24"/>
          <w:lang w:eastAsia="zh-CN"/>
        </w:rPr>
        <w:t>Then,</w:t>
      </w:r>
      <w:r w:rsidR="001B157D" w:rsidRPr="00245533">
        <w:rPr>
          <w:szCs w:val="24"/>
          <w:lang w:eastAsia="zh-CN"/>
        </w:rPr>
        <w:t xml:space="preserve"> discuss</w:t>
      </w:r>
      <w:r w:rsidR="00AB1FBD">
        <w:rPr>
          <w:szCs w:val="24"/>
          <w:lang w:eastAsia="zh-CN"/>
        </w:rPr>
        <w:t xml:space="preserve"> </w:t>
      </w:r>
      <w:proofErr w:type="spellStart"/>
      <w:r w:rsidR="00AB1FBD">
        <w:rPr>
          <w:szCs w:val="24"/>
          <w:lang w:eastAsia="zh-CN"/>
        </w:rPr>
        <w:t>msgA</w:t>
      </w:r>
      <w:proofErr w:type="spellEnd"/>
      <w:r w:rsidR="001B157D" w:rsidRPr="00AB1FBD">
        <w:rPr>
          <w:szCs w:val="24"/>
          <w:lang w:eastAsia="zh-CN"/>
        </w:rPr>
        <w:t xml:space="preserve"> later </w:t>
      </w:r>
    </w:p>
    <w:p w14:paraId="6ADB4FEF" w14:textId="0B05F04A" w:rsidR="002568C4" w:rsidRPr="00D72962" w:rsidRDefault="004939B2" w:rsidP="000D1841">
      <w:pPr>
        <w:pStyle w:val="Heading2"/>
        <w:rPr>
          <w:lang w:val="en-US"/>
        </w:rPr>
      </w:pPr>
      <w:r w:rsidRPr="00D72962">
        <w:rPr>
          <w:lang w:val="en-US"/>
        </w:rPr>
        <w:t>Sub-topic 2-5 applicability of Rel-16 SSB BC requirement</w:t>
      </w:r>
    </w:p>
    <w:p w14:paraId="07901D43" w14:textId="45FC1533" w:rsidR="004939B2" w:rsidRPr="00E47393" w:rsidRDefault="004939B2" w:rsidP="004939B2">
      <w:pPr>
        <w:rPr>
          <w:b/>
          <w:u w:val="single"/>
          <w:lang w:eastAsia="ko-KR"/>
        </w:rPr>
      </w:pPr>
      <w:r w:rsidRPr="00E47393">
        <w:rPr>
          <w:b/>
          <w:u w:val="single"/>
          <w:lang w:eastAsia="ko-KR"/>
        </w:rPr>
        <w:t xml:space="preserve">Issue </w:t>
      </w:r>
      <w:r>
        <w:rPr>
          <w:b/>
          <w:u w:val="single"/>
          <w:lang w:eastAsia="ko-KR"/>
        </w:rPr>
        <w:t>2</w:t>
      </w:r>
      <w:r w:rsidRPr="00E47393">
        <w:rPr>
          <w:b/>
          <w:u w:val="single"/>
          <w:lang w:eastAsia="ko-KR"/>
        </w:rPr>
        <w:t>-</w:t>
      </w:r>
      <w:r w:rsidR="00885471">
        <w:rPr>
          <w:b/>
          <w:u w:val="single"/>
          <w:lang w:eastAsia="ko-KR"/>
        </w:rPr>
        <w:t>5</w:t>
      </w:r>
      <w:r w:rsidRPr="00E47393">
        <w:rPr>
          <w:b/>
          <w:u w:val="single"/>
          <w:lang w:eastAsia="ko-KR"/>
        </w:rPr>
        <w:t xml:space="preserve">: </w:t>
      </w:r>
      <w:r w:rsidR="00AD79F3" w:rsidRPr="00AD79F3">
        <w:rPr>
          <w:b/>
          <w:u w:val="single"/>
          <w:lang w:eastAsia="ko-KR"/>
        </w:rPr>
        <w:t>applicability of Rel-16 SSB BC requirement</w:t>
      </w:r>
    </w:p>
    <w:p w14:paraId="3EBF4E89" w14:textId="77777777" w:rsidR="004939B2" w:rsidRPr="00E47393" w:rsidRDefault="004939B2" w:rsidP="004939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Proposals</w:t>
      </w:r>
    </w:p>
    <w:p w14:paraId="4C34A447" w14:textId="5B4D12CE" w:rsidR="004939B2" w:rsidRPr="00FE0A4D" w:rsidRDefault="004939B2" w:rsidP="004939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lastRenderedPageBreak/>
        <w:t xml:space="preserve">Option 1: </w:t>
      </w:r>
      <w:r w:rsidR="00C92775" w:rsidRPr="00865BE6">
        <w:rPr>
          <w:lang w:eastAsia="zh-CN"/>
        </w:rPr>
        <w:t>Applicable to IA, RA-SDT, and CG-SDT.</w:t>
      </w:r>
    </w:p>
    <w:p w14:paraId="7706F289" w14:textId="4497FD71" w:rsidR="00C92775" w:rsidRPr="00E428E2" w:rsidRDefault="00C92775" w:rsidP="004939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eastAsia="zh-CN"/>
        </w:rPr>
        <w:t xml:space="preserve">Option </w:t>
      </w:r>
      <w:r w:rsidR="00FA1042">
        <w:rPr>
          <w:lang w:eastAsia="zh-CN"/>
        </w:rPr>
        <w:t>2</w:t>
      </w:r>
      <w:r>
        <w:rPr>
          <w:lang w:eastAsia="zh-CN"/>
        </w:rPr>
        <w:t>:</w:t>
      </w:r>
      <w:r w:rsidR="00BE57A5" w:rsidRPr="00BE57A5">
        <w:rPr>
          <w:lang w:eastAsia="zh-CN"/>
        </w:rPr>
        <w:t xml:space="preserve"> </w:t>
      </w:r>
      <w:r w:rsidR="00BE57A5" w:rsidRPr="00865BE6">
        <w:rPr>
          <w:lang w:eastAsia="zh-CN"/>
        </w:rPr>
        <w:t>Not applicable.</w:t>
      </w:r>
    </w:p>
    <w:p w14:paraId="72DD0F00" w14:textId="0C53093C" w:rsidR="004939B2" w:rsidRPr="00E47393" w:rsidRDefault="004939B2" w:rsidP="004939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47393">
        <w:rPr>
          <w:rFonts w:eastAsia="SimSun"/>
          <w:szCs w:val="24"/>
          <w:lang w:eastAsia="zh-CN"/>
        </w:rPr>
        <w:t>WF</w:t>
      </w:r>
    </w:p>
    <w:p w14:paraId="09BD4064" w14:textId="5785B831" w:rsidR="002568C4" w:rsidRPr="002C3837" w:rsidRDefault="006338C3"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further discussion. D</w:t>
      </w:r>
      <w:r w:rsidR="00546296">
        <w:rPr>
          <w:rFonts w:eastAsia="SimSun"/>
          <w:szCs w:val="24"/>
          <w:lang w:eastAsia="zh-CN"/>
        </w:rPr>
        <w:t xml:space="preserve">iscuss </w:t>
      </w:r>
      <w:r w:rsidR="00577601">
        <w:rPr>
          <w:rFonts w:eastAsia="SimSun"/>
          <w:szCs w:val="24"/>
          <w:lang w:eastAsia="zh-CN"/>
        </w:rPr>
        <w:t xml:space="preserve">each </w:t>
      </w:r>
      <w:r w:rsidR="00546296">
        <w:rPr>
          <w:rFonts w:eastAsia="SimSun"/>
          <w:szCs w:val="24"/>
          <w:lang w:eastAsia="zh-CN"/>
        </w:rPr>
        <w:t>requirement</w:t>
      </w:r>
      <w:r w:rsidR="00083CEC">
        <w:rPr>
          <w:rFonts w:eastAsia="SimSun"/>
          <w:szCs w:val="24"/>
          <w:lang w:eastAsia="zh-CN"/>
        </w:rPr>
        <w:t xml:space="preserve"> individually</w:t>
      </w:r>
      <w:r w:rsidR="009649A9">
        <w:rPr>
          <w:rFonts w:eastAsia="SimSun"/>
          <w:szCs w:val="24"/>
          <w:lang w:eastAsia="zh-CN"/>
        </w:rPr>
        <w:t xml:space="preserve"> if it is agreed to specify</w:t>
      </w:r>
      <w:r w:rsidR="00D33C11">
        <w:rPr>
          <w:rFonts w:eastAsia="SimSun"/>
          <w:szCs w:val="24"/>
          <w:lang w:eastAsia="zh-CN"/>
        </w:rPr>
        <w:t>.</w:t>
      </w:r>
    </w:p>
    <w:p w14:paraId="54DB1BBA" w14:textId="2479F66C" w:rsidR="00A67691" w:rsidRPr="00D72962" w:rsidRDefault="00A67691" w:rsidP="000D1841">
      <w:pPr>
        <w:pStyle w:val="Heading2"/>
        <w:rPr>
          <w:lang w:val="en-US"/>
        </w:rPr>
      </w:pPr>
      <w:r w:rsidRPr="00D72962">
        <w:rPr>
          <w:lang w:val="en-US"/>
        </w:rPr>
        <w:t xml:space="preserve">Sub-topic </w:t>
      </w:r>
      <w:r w:rsidR="002568C4" w:rsidRPr="00D72962">
        <w:rPr>
          <w:lang w:val="en-US"/>
        </w:rPr>
        <w:t>2</w:t>
      </w:r>
      <w:r w:rsidRPr="00D72962">
        <w:rPr>
          <w:lang w:val="en-US"/>
        </w:rPr>
        <w:t>-</w:t>
      </w:r>
      <w:r w:rsidR="002568C4" w:rsidRPr="00D72962">
        <w:rPr>
          <w:lang w:val="en-US"/>
        </w:rPr>
        <w:t>6</w:t>
      </w:r>
      <w:r w:rsidRPr="00D72962">
        <w:rPr>
          <w:lang w:val="en-US"/>
        </w:rPr>
        <w:t xml:space="preserve"> requirement scenario (IA, RA-SDT, CG-SDT)</w:t>
      </w:r>
    </w:p>
    <w:p w14:paraId="757FBCC6" w14:textId="4F723BF8" w:rsidR="00A67691" w:rsidRPr="00E47393" w:rsidRDefault="00A67691" w:rsidP="00A67691">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2568C4">
        <w:rPr>
          <w:b/>
          <w:u w:val="single"/>
          <w:lang w:eastAsia="ko-KR"/>
        </w:rPr>
        <w:t>6</w:t>
      </w:r>
      <w:r w:rsidRPr="00E47393">
        <w:rPr>
          <w:b/>
          <w:u w:val="single"/>
          <w:lang w:eastAsia="ko-KR"/>
        </w:rPr>
        <w:t>: requirement scenario</w:t>
      </w:r>
    </w:p>
    <w:p w14:paraId="4079DDFB" w14:textId="69803A99" w:rsidR="00A67691" w:rsidRPr="00E47393" w:rsidRDefault="0045093F" w:rsidP="00A676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19BF1D3F" w14:textId="77777777" w:rsidR="00B72AB2" w:rsidRDefault="00A67691" w:rsidP="00A676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Core requirement is introduced to all cases, i.e., IA, RA-SDT, and CG-SDT</w:t>
      </w:r>
    </w:p>
    <w:p w14:paraId="5B122C1D" w14:textId="77777777" w:rsidR="00A67691" w:rsidRPr="00E47393" w:rsidRDefault="00A67691" w:rsidP="00A676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1a: Core requirement is the same for all cases and one set of requirements is appliable to all.</w:t>
      </w:r>
    </w:p>
    <w:p w14:paraId="3EFC99BC" w14:textId="48F63509" w:rsidR="00A67691" w:rsidRPr="00E47393" w:rsidRDefault="00A67691" w:rsidP="00A67691">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1b: Core requirement is specified for each case, IA, RA-SDT and CG-SDT.</w:t>
      </w:r>
    </w:p>
    <w:p w14:paraId="19509529" w14:textId="5CE75FC4" w:rsidR="00A67691" w:rsidRDefault="00A67691" w:rsidP="00A676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Core requirement is only introduced to initial access.</w:t>
      </w:r>
    </w:p>
    <w:p w14:paraId="6C18FDA4" w14:textId="113306BE" w:rsidR="002568C4" w:rsidRPr="00D72962" w:rsidRDefault="00D72962" w:rsidP="000D1841">
      <w:pPr>
        <w:pStyle w:val="Heading2"/>
        <w:rPr>
          <w:lang w:val="en-US"/>
        </w:rPr>
      </w:pPr>
      <w:r>
        <w:rPr>
          <w:lang w:val="en-US"/>
        </w:rPr>
        <w:t>Void</w:t>
      </w:r>
    </w:p>
    <w:p w14:paraId="117F4EC8" w14:textId="799994D3" w:rsidR="00A67691" w:rsidRPr="00076B14" w:rsidRDefault="00A67691" w:rsidP="000D1841">
      <w:pPr>
        <w:pStyle w:val="Heading2"/>
      </w:pPr>
      <w:r w:rsidRPr="00076B14">
        <w:t xml:space="preserve">Sub-topic </w:t>
      </w:r>
      <w:r w:rsidR="002568C4" w:rsidRPr="00076B14">
        <w:t>2</w:t>
      </w:r>
      <w:r w:rsidRPr="00076B14">
        <w:t>-</w:t>
      </w:r>
      <w:r w:rsidR="002568C4" w:rsidRPr="00076B14">
        <w:t>8</w:t>
      </w:r>
      <w:r w:rsidRPr="00076B14">
        <w:t xml:space="preserve"> </w:t>
      </w:r>
      <w:r w:rsidR="003B1E99" w:rsidRPr="00076B14">
        <w:t>BC t</w:t>
      </w:r>
      <w:r w:rsidR="00EC4379" w:rsidRPr="00076B14">
        <w:t>o</w:t>
      </w:r>
      <w:r w:rsidRPr="00076B14">
        <w:t>lerance</w:t>
      </w:r>
    </w:p>
    <w:p w14:paraId="414A9CD7" w14:textId="37AA4560" w:rsidR="00A67691" w:rsidRPr="00E47393" w:rsidRDefault="00A67691" w:rsidP="00A67691">
      <w:pPr>
        <w:rPr>
          <w:b/>
          <w:u w:val="single"/>
          <w:lang w:eastAsia="ko-KR"/>
        </w:rPr>
      </w:pPr>
      <w:r w:rsidRPr="00E47393">
        <w:rPr>
          <w:b/>
          <w:u w:val="single"/>
          <w:lang w:eastAsia="ko-KR"/>
        </w:rPr>
        <w:t xml:space="preserve">Issue </w:t>
      </w:r>
      <w:r w:rsidR="002568C4">
        <w:rPr>
          <w:b/>
          <w:u w:val="single"/>
          <w:lang w:eastAsia="ko-KR"/>
        </w:rPr>
        <w:t>2</w:t>
      </w:r>
      <w:r w:rsidRPr="00E47393">
        <w:rPr>
          <w:b/>
          <w:u w:val="single"/>
          <w:lang w:eastAsia="ko-KR"/>
        </w:rPr>
        <w:t>-</w:t>
      </w:r>
      <w:r w:rsidR="002568C4">
        <w:rPr>
          <w:b/>
          <w:u w:val="single"/>
          <w:lang w:eastAsia="ko-KR"/>
        </w:rPr>
        <w:t>8</w:t>
      </w:r>
      <w:r w:rsidRPr="00E47393">
        <w:rPr>
          <w:b/>
          <w:u w:val="single"/>
          <w:lang w:eastAsia="ko-KR"/>
        </w:rPr>
        <w:t xml:space="preserve">: </w:t>
      </w:r>
      <w:r w:rsidR="003B1E99">
        <w:rPr>
          <w:b/>
          <w:u w:val="single"/>
          <w:lang w:eastAsia="ko-KR"/>
        </w:rPr>
        <w:t xml:space="preserve">BC </w:t>
      </w:r>
      <w:r w:rsidR="00EC4379" w:rsidRPr="00E47393">
        <w:rPr>
          <w:b/>
          <w:u w:val="single"/>
          <w:lang w:eastAsia="ko-KR"/>
        </w:rPr>
        <w:t>tolerance</w:t>
      </w:r>
    </w:p>
    <w:p w14:paraId="666FC549" w14:textId="449E83D9" w:rsidR="00A67691" w:rsidRPr="00E47393" w:rsidRDefault="00996F16" w:rsidP="00A676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66F72C89" w14:textId="77777777" w:rsidR="00FF688E" w:rsidRPr="00E47393" w:rsidRDefault="00A67691" w:rsidP="00A6769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EC4379" w:rsidRPr="00E47393">
        <w:rPr>
          <w:rFonts w:eastAsia="SimSun"/>
          <w:szCs w:val="24"/>
          <w:lang w:eastAsia="zh-CN"/>
        </w:rPr>
        <w:t>BC tolerance is applicable.</w:t>
      </w:r>
      <w:r w:rsidR="00B6046C" w:rsidRPr="00E47393">
        <w:rPr>
          <w:rFonts w:eastAsia="SimSun"/>
          <w:szCs w:val="24"/>
          <w:lang w:eastAsia="zh-CN"/>
        </w:rPr>
        <w:t xml:space="preserve"> </w:t>
      </w:r>
    </w:p>
    <w:p w14:paraId="2770F7B4" w14:textId="642796D4" w:rsidR="00EC4379" w:rsidRPr="00E47393" w:rsidRDefault="00EC4379" w:rsidP="00EC4379">
      <w:pPr>
        <w:pStyle w:val="ListParagraph"/>
        <w:numPr>
          <w:ilvl w:val="2"/>
          <w:numId w:val="4"/>
        </w:numPr>
        <w:spacing w:after="120"/>
        <w:ind w:firstLineChars="0"/>
        <w:rPr>
          <w:rFonts w:eastAsia="SimSun"/>
          <w:szCs w:val="24"/>
          <w:lang w:eastAsia="zh-CN"/>
        </w:rPr>
      </w:pPr>
      <w:r w:rsidRPr="00E47393">
        <w:rPr>
          <w:rFonts w:eastAsia="SimSun"/>
          <w:szCs w:val="24"/>
          <w:lang w:eastAsia="zh-CN"/>
        </w:rPr>
        <w:t xml:space="preserve">Option 1a: The same as Rel-16. </w:t>
      </w:r>
    </w:p>
    <w:p w14:paraId="33DB8F5B" w14:textId="526312E2" w:rsidR="00EC4379" w:rsidRPr="00E47393" w:rsidRDefault="00EC4379" w:rsidP="00EC4379">
      <w:pPr>
        <w:pStyle w:val="ListParagraph"/>
        <w:numPr>
          <w:ilvl w:val="2"/>
          <w:numId w:val="4"/>
        </w:numPr>
        <w:spacing w:after="120"/>
        <w:ind w:firstLineChars="0"/>
        <w:rPr>
          <w:rFonts w:eastAsia="SimSun"/>
          <w:szCs w:val="24"/>
          <w:lang w:eastAsia="zh-CN"/>
        </w:rPr>
      </w:pPr>
      <w:r w:rsidRPr="00E47393">
        <w:rPr>
          <w:rFonts w:eastAsia="SimSun"/>
          <w:szCs w:val="24"/>
          <w:lang w:eastAsia="zh-CN"/>
        </w:rPr>
        <w:t>Option 1b: New tolerance is introduced.</w:t>
      </w:r>
    </w:p>
    <w:p w14:paraId="38A3490E" w14:textId="77777777" w:rsidR="00FF688E" w:rsidRPr="00E47393" w:rsidRDefault="00EC4379" w:rsidP="00EC4379">
      <w:pPr>
        <w:pStyle w:val="ListParagraph"/>
        <w:numPr>
          <w:ilvl w:val="3"/>
          <w:numId w:val="4"/>
        </w:numPr>
        <w:spacing w:after="120"/>
        <w:ind w:firstLineChars="0"/>
        <w:rPr>
          <w:rFonts w:eastAsia="SimSun"/>
          <w:szCs w:val="24"/>
          <w:lang w:eastAsia="zh-CN"/>
        </w:rPr>
      </w:pPr>
      <w:r w:rsidRPr="00E47393">
        <w:rPr>
          <w:rFonts w:eastAsia="SimSun"/>
          <w:szCs w:val="24"/>
          <w:lang w:eastAsia="zh-CN"/>
        </w:rPr>
        <w:t>Option 1b-1: New tolerance for long/short DRX scenarios needs to be clear.</w:t>
      </w:r>
      <w:r w:rsidR="00B6046C" w:rsidRPr="00E47393">
        <w:rPr>
          <w:rFonts w:eastAsia="SimSun"/>
          <w:szCs w:val="24"/>
          <w:lang w:eastAsia="zh-CN"/>
        </w:rPr>
        <w:t xml:space="preserve"> </w:t>
      </w:r>
    </w:p>
    <w:p w14:paraId="4A4DB6BC" w14:textId="77777777" w:rsidR="00FF688E" w:rsidRPr="00E47393" w:rsidRDefault="00B6046C" w:rsidP="00EC4379">
      <w:pPr>
        <w:pStyle w:val="ListParagraph"/>
        <w:numPr>
          <w:ilvl w:val="3"/>
          <w:numId w:val="4"/>
        </w:numPr>
        <w:spacing w:after="120"/>
        <w:ind w:firstLineChars="0"/>
        <w:rPr>
          <w:rFonts w:eastAsia="SimSun"/>
          <w:szCs w:val="24"/>
          <w:lang w:eastAsia="zh-CN"/>
        </w:rPr>
      </w:pPr>
      <w:r w:rsidRPr="00E47393">
        <w:rPr>
          <w:rFonts w:eastAsia="SimSun"/>
          <w:szCs w:val="24"/>
          <w:lang w:eastAsia="zh-CN"/>
        </w:rPr>
        <w:t>Option 1b-2: a beam correspondence tolerance X dB can be defined for IA, and the tolerance is applicable</w:t>
      </w:r>
    </w:p>
    <w:p w14:paraId="6513B864" w14:textId="77777777" w:rsidR="00FF688E" w:rsidRPr="00E47393" w:rsidRDefault="00EC4379" w:rsidP="00EC43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BC tolerance is not applicable.</w:t>
      </w:r>
    </w:p>
    <w:p w14:paraId="72C58054" w14:textId="1EB15802" w:rsidR="00AC4AB1" w:rsidRPr="0076169D" w:rsidRDefault="00AC4AB1" w:rsidP="007616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3E59AE44" w14:textId="2B369753" w:rsidR="00A67691" w:rsidRPr="00BF2EED" w:rsidRDefault="00683DCA"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13E1">
        <w:rPr>
          <w:rFonts w:eastAsia="SimSun"/>
          <w:szCs w:val="24"/>
          <w:lang w:eastAsia="zh-CN"/>
        </w:rPr>
        <w:t>Focus on msg1 requirement first. Then, discuss whether BC tolerance is needed later</w:t>
      </w:r>
    </w:p>
    <w:p w14:paraId="16CB275B" w14:textId="5D7CE7BD" w:rsidR="00C42880" w:rsidRPr="00076B14" w:rsidRDefault="00C42880" w:rsidP="000D1841">
      <w:pPr>
        <w:pStyle w:val="Heading2"/>
      </w:pPr>
      <w:r w:rsidRPr="00076B14">
        <w:t xml:space="preserve">Sub-topic 2-9 </w:t>
      </w:r>
      <w:r w:rsidR="003B1E99" w:rsidRPr="00076B14">
        <w:t>UE capability</w:t>
      </w:r>
    </w:p>
    <w:p w14:paraId="7DE1A9E9" w14:textId="54C26E0D" w:rsidR="00947A72" w:rsidRPr="00E47393" w:rsidRDefault="00947A72" w:rsidP="00947A72">
      <w:pPr>
        <w:pStyle w:val="ListParagraph"/>
        <w:numPr>
          <w:ilvl w:val="0"/>
          <w:numId w:val="27"/>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WF</w:t>
      </w:r>
    </w:p>
    <w:p w14:paraId="1A8510C9" w14:textId="6EF0CA8A" w:rsidR="00947A72" w:rsidRPr="00BF2EED" w:rsidRDefault="00947A72" w:rsidP="00947A72">
      <w:pPr>
        <w:pStyle w:val="ListParagraph"/>
        <w:numPr>
          <w:ilvl w:val="1"/>
          <w:numId w:val="2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new UE capability for beam correspondence is introduced. </w:t>
      </w:r>
    </w:p>
    <w:p w14:paraId="428ECF2D" w14:textId="1C6A200B" w:rsidR="00C42880" w:rsidRPr="00076B14" w:rsidRDefault="00C42880" w:rsidP="000D1841">
      <w:pPr>
        <w:pStyle w:val="Heading2"/>
      </w:pPr>
      <w:r w:rsidRPr="00076B14">
        <w:t>Sub-topic 2-10 side conditions</w:t>
      </w:r>
    </w:p>
    <w:p w14:paraId="3D27C167" w14:textId="4AB724FC" w:rsidR="00CC0C6C" w:rsidRPr="00E47393" w:rsidRDefault="00CC0C6C" w:rsidP="00CC0C6C">
      <w:pPr>
        <w:pStyle w:val="ListParagraph"/>
        <w:numPr>
          <w:ilvl w:val="0"/>
          <w:numId w:val="28"/>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WF</w:t>
      </w:r>
    </w:p>
    <w:p w14:paraId="30957D10" w14:textId="5A41223A" w:rsidR="00B76C3B" w:rsidRPr="00943DCB" w:rsidRDefault="00CC0C6C" w:rsidP="00CC0C6C">
      <w:pPr>
        <w:pStyle w:val="ListParagraph"/>
        <w:numPr>
          <w:ilvl w:val="1"/>
          <w:numId w:val="28"/>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r w:rsidR="009C0509">
        <w:rPr>
          <w:rFonts w:eastAsia="SimSun"/>
          <w:szCs w:val="24"/>
          <w:lang w:eastAsia="zh-CN"/>
        </w:rPr>
        <w:t xml:space="preserve">: </w:t>
      </w:r>
      <w:r w:rsidR="00482A23">
        <w:rPr>
          <w:rFonts w:eastAsia="SimSun"/>
          <w:szCs w:val="24"/>
          <w:lang w:eastAsia="zh-CN"/>
        </w:rPr>
        <w:t>further</w:t>
      </w:r>
      <w:r w:rsidR="009C0509">
        <w:rPr>
          <w:rFonts w:eastAsia="SimSun"/>
          <w:szCs w:val="24"/>
          <w:lang w:eastAsia="zh-CN"/>
        </w:rPr>
        <w:t xml:space="preserve"> study the side condition.</w:t>
      </w:r>
    </w:p>
    <w:p w14:paraId="11F36725" w14:textId="62937FDB"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5B5B3C">
        <w:rPr>
          <w:lang w:eastAsia="ja-JP"/>
        </w:rPr>
        <w:t>3</w:t>
      </w:r>
      <w:r w:rsidR="00DD19DE" w:rsidRPr="00045592">
        <w:rPr>
          <w:lang w:eastAsia="ja-JP"/>
        </w:rPr>
        <w:t xml:space="preserve">: </w:t>
      </w:r>
      <w:r w:rsidR="00D319B7">
        <w:rPr>
          <w:lang w:eastAsia="ja-JP"/>
        </w:rPr>
        <w:t>Test Issues</w:t>
      </w:r>
    </w:p>
    <w:p w14:paraId="37402C16" w14:textId="1CAB2FEB" w:rsidR="00DD19DE" w:rsidRPr="00D72962" w:rsidRDefault="00DD19DE" w:rsidP="000D1841">
      <w:pPr>
        <w:pStyle w:val="Heading2"/>
        <w:rPr>
          <w:lang w:val="en-US"/>
        </w:rPr>
      </w:pPr>
      <w:r w:rsidRPr="00D72962">
        <w:rPr>
          <w:lang w:val="en-US"/>
        </w:rPr>
        <w:t>Sub-</w:t>
      </w:r>
      <w:r w:rsidR="00142BB9" w:rsidRPr="00D72962">
        <w:rPr>
          <w:lang w:val="en-US"/>
        </w:rPr>
        <w:t>topic</w:t>
      </w:r>
      <w:r w:rsidRPr="00D72962">
        <w:rPr>
          <w:lang w:val="en-US"/>
        </w:rPr>
        <w:t xml:space="preserve"> </w:t>
      </w:r>
      <w:r w:rsidR="00975FCE" w:rsidRPr="00D72962">
        <w:rPr>
          <w:lang w:val="en-US"/>
        </w:rPr>
        <w:t>3</w:t>
      </w:r>
      <w:r w:rsidRPr="00D72962">
        <w:rPr>
          <w:lang w:val="en-US"/>
        </w:rPr>
        <w:t>-</w:t>
      </w:r>
      <w:r w:rsidR="00975FCE" w:rsidRPr="00D72962">
        <w:rPr>
          <w:lang w:val="en-US"/>
        </w:rPr>
        <w:t>1</w:t>
      </w:r>
      <w:r w:rsidR="001B1E33" w:rsidRPr="00D72962">
        <w:rPr>
          <w:lang w:val="en-US"/>
        </w:rPr>
        <w:t xml:space="preserve"> </w:t>
      </w:r>
      <w:r w:rsidR="00AF4345" w:rsidRPr="00D72962">
        <w:rPr>
          <w:lang w:val="en-US"/>
        </w:rPr>
        <w:t>Feasibility to achieve maximum output power</w:t>
      </w:r>
    </w:p>
    <w:p w14:paraId="4974FFE0" w14:textId="0052773D" w:rsidR="00DD19DE" w:rsidRPr="00E47393" w:rsidRDefault="00AF4345" w:rsidP="00DD19DE">
      <w:pPr>
        <w:rPr>
          <w:b/>
          <w:u w:val="single"/>
          <w:lang w:eastAsia="ko-KR"/>
        </w:rPr>
      </w:pPr>
      <w:r w:rsidRPr="00E47393">
        <w:rPr>
          <w:b/>
          <w:u w:val="single"/>
          <w:lang w:eastAsia="ko-KR"/>
        </w:rPr>
        <w:t>Issue 3-1-1: BC can be verified with well-defined parameters already available from legacy releases.</w:t>
      </w:r>
    </w:p>
    <w:p w14:paraId="28890E5E" w14:textId="35246B42" w:rsidR="00DD19DE" w:rsidRPr="00E47393" w:rsidRDefault="00F40D0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2CF8E565" w14:textId="73F60F63" w:rsidR="00DD19DE" w:rsidRPr="00E47393"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AF4345" w:rsidRPr="00E47393">
        <w:rPr>
          <w:rFonts w:eastAsia="SimSun"/>
          <w:szCs w:val="24"/>
          <w:lang w:eastAsia="zh-CN"/>
        </w:rPr>
        <w:t>Feasible by holding RAR.</w:t>
      </w:r>
    </w:p>
    <w:p w14:paraId="638524D6" w14:textId="0CDBC207" w:rsidR="00DD19DE" w:rsidRPr="00E47393"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2: </w:t>
      </w:r>
      <w:r w:rsidR="00AF4345" w:rsidRPr="00E47393">
        <w:rPr>
          <w:rFonts w:eastAsia="SimSun"/>
          <w:szCs w:val="24"/>
          <w:lang w:eastAsia="zh-CN"/>
        </w:rPr>
        <w:t>Feasible already from the first preamble.</w:t>
      </w:r>
      <w:r w:rsidR="007A6B49">
        <w:rPr>
          <w:rFonts w:eastAsia="SimSun"/>
          <w:szCs w:val="24"/>
          <w:lang w:eastAsia="zh-CN"/>
        </w:rPr>
        <w:t xml:space="preserve"> </w:t>
      </w:r>
    </w:p>
    <w:p w14:paraId="65F93787" w14:textId="50D99E6D" w:rsidR="00C00701" w:rsidRDefault="00C00701" w:rsidP="00C00701">
      <w:pPr>
        <w:pStyle w:val="ListParagraph"/>
        <w:numPr>
          <w:ilvl w:val="1"/>
          <w:numId w:val="4"/>
        </w:numPr>
        <w:overflowPunct/>
        <w:autoSpaceDE/>
        <w:autoSpaceDN/>
        <w:adjustRightInd/>
        <w:spacing w:after="120"/>
        <w:ind w:left="1440" w:firstLineChars="0"/>
        <w:textAlignment w:val="auto"/>
        <w:rPr>
          <w:lang w:eastAsia="zh-CN"/>
        </w:rPr>
      </w:pPr>
      <w:r w:rsidRPr="00C00701">
        <w:rPr>
          <w:rFonts w:eastAsia="SimSun"/>
          <w:szCs w:val="24"/>
          <w:lang w:eastAsia="zh-CN"/>
        </w:rPr>
        <w:t xml:space="preserve">Option 3: </w:t>
      </w:r>
      <w:r>
        <w:rPr>
          <w:rFonts w:eastAsia="SimSun"/>
          <w:szCs w:val="24"/>
          <w:lang w:eastAsia="zh-CN"/>
        </w:rPr>
        <w:t xml:space="preserve"> </w:t>
      </w:r>
      <w:r w:rsidRPr="00C00701">
        <w:rPr>
          <w:lang w:eastAsia="zh-CN"/>
        </w:rPr>
        <w:t>The detail of how to enable the UE to transmit at max. output power is left to RAN5.</w:t>
      </w:r>
      <w:r>
        <w:rPr>
          <w:lang w:eastAsia="zh-CN"/>
        </w:rPr>
        <w:t xml:space="preserve"> </w:t>
      </w:r>
    </w:p>
    <w:p w14:paraId="479F9450" w14:textId="77777777" w:rsidR="005615E9" w:rsidRDefault="005615E9" w:rsidP="005615E9">
      <w:pPr>
        <w:pStyle w:val="ListParagraph"/>
        <w:overflowPunct/>
        <w:autoSpaceDE/>
        <w:autoSpaceDN/>
        <w:adjustRightInd/>
        <w:spacing w:after="120"/>
        <w:ind w:left="1440" w:firstLineChars="0" w:firstLine="0"/>
        <w:textAlignment w:val="auto"/>
        <w:rPr>
          <w:lang w:eastAsia="zh-CN"/>
        </w:rPr>
      </w:pPr>
    </w:p>
    <w:p w14:paraId="3BDD07BC" w14:textId="2AFC8F1E" w:rsidR="00DD19DE" w:rsidRPr="00E47393" w:rsidRDefault="00AF4345" w:rsidP="00DD19DE">
      <w:pPr>
        <w:rPr>
          <w:lang w:eastAsia="zh-CN"/>
        </w:rPr>
      </w:pPr>
      <w:r w:rsidRPr="00E47393">
        <w:rPr>
          <w:b/>
          <w:u w:val="single"/>
          <w:lang w:eastAsia="ko-KR"/>
        </w:rPr>
        <w:t>Issue 3-1-2: whether new test functionality is needed?</w:t>
      </w:r>
    </w:p>
    <w:p w14:paraId="317D9050" w14:textId="403CA262" w:rsidR="00AF4345" w:rsidRPr="00E47393" w:rsidRDefault="00DF2043" w:rsidP="00AF43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39162913" w14:textId="353751DA" w:rsidR="00AF4345" w:rsidRPr="00E47393" w:rsidRDefault="00AF4345" w:rsidP="00AF43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Introduce a beam lock function to RRC_INACTIVE and initial access.</w:t>
      </w:r>
    </w:p>
    <w:p w14:paraId="1AD7EC5F" w14:textId="77777777" w:rsidR="00C55921" w:rsidRDefault="00C2400C" w:rsidP="00B23239">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1a: Ask RAN5 the feasibility of beam lock function</w:t>
      </w:r>
    </w:p>
    <w:p w14:paraId="060A8BFF" w14:textId="161ABD2C" w:rsidR="00AF4345" w:rsidRPr="00E47393" w:rsidRDefault="00AF4345" w:rsidP="00AF43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2: Introduced a new RA response timer.</w:t>
      </w:r>
    </w:p>
    <w:p w14:paraId="508D1968" w14:textId="7DCACDF5" w:rsidR="00C2400C" w:rsidRDefault="00C2400C" w:rsidP="00C240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4867">
        <w:rPr>
          <w:rFonts w:eastAsia="SimSun"/>
          <w:szCs w:val="24"/>
          <w:lang w:eastAsia="zh-CN"/>
        </w:rPr>
        <w:t xml:space="preserve">Option 3: </w:t>
      </w:r>
      <w:r w:rsidR="00996F16" w:rsidRPr="00F64867">
        <w:rPr>
          <w:rFonts w:eastAsia="SimSun"/>
          <w:szCs w:val="24"/>
          <w:lang w:eastAsia="zh-CN"/>
        </w:rPr>
        <w:t xml:space="preserve">If a beam lock function is not feasible, consider </w:t>
      </w:r>
      <w:r w:rsidRPr="00F64867">
        <w:rPr>
          <w:rFonts w:eastAsia="SimSun"/>
          <w:szCs w:val="24"/>
          <w:lang w:eastAsia="zh-CN"/>
        </w:rPr>
        <w:t>how to guarantee zero P-MPR during tests for BC requirements for RRC_INACTIVE and initial access for Issue 3-1-2</w:t>
      </w:r>
    </w:p>
    <w:p w14:paraId="684C1920" w14:textId="7F3294EC" w:rsidR="00E371C9" w:rsidRPr="00F64867" w:rsidRDefault="00E371C9" w:rsidP="00C240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 new test functionality is needed</w:t>
      </w:r>
    </w:p>
    <w:p w14:paraId="288003A5" w14:textId="69F53465" w:rsidR="00AF4345" w:rsidRPr="00076B14" w:rsidRDefault="00AF4345" w:rsidP="000D1841">
      <w:pPr>
        <w:pStyle w:val="Heading2"/>
      </w:pPr>
      <w:r w:rsidRPr="00076B14">
        <w:t xml:space="preserve">Sub-topic </w:t>
      </w:r>
      <w:r w:rsidR="00975FCE" w:rsidRPr="00076B14">
        <w:t>3</w:t>
      </w:r>
      <w:r w:rsidRPr="00076B14">
        <w:t>-</w:t>
      </w:r>
      <w:r w:rsidR="00975FCE" w:rsidRPr="00076B14">
        <w:t>2</w:t>
      </w:r>
      <w:r w:rsidRPr="00076B14">
        <w:t xml:space="preserve"> </w:t>
      </w:r>
      <w:bookmarkStart w:id="0" w:name="_Hlk118887786"/>
      <w:r w:rsidRPr="00076B14">
        <w:t>Test scenario</w:t>
      </w:r>
      <w:bookmarkEnd w:id="0"/>
    </w:p>
    <w:p w14:paraId="33ECEC9B" w14:textId="073999FA" w:rsidR="00AF4345" w:rsidRPr="00E47393" w:rsidRDefault="00AF4345" w:rsidP="00AF4345">
      <w:pPr>
        <w:rPr>
          <w:b/>
          <w:u w:val="single"/>
          <w:lang w:eastAsia="ko-KR"/>
        </w:rPr>
      </w:pPr>
      <w:r w:rsidRPr="00E47393">
        <w:rPr>
          <w:b/>
          <w:u w:val="single"/>
          <w:lang w:eastAsia="ko-KR"/>
        </w:rPr>
        <w:t xml:space="preserve">Issue </w:t>
      </w:r>
      <w:r w:rsidR="00975FCE" w:rsidRPr="00E47393">
        <w:rPr>
          <w:b/>
          <w:u w:val="single"/>
          <w:lang w:eastAsia="ko-KR"/>
        </w:rPr>
        <w:t>3</w:t>
      </w:r>
      <w:r w:rsidRPr="00E47393">
        <w:rPr>
          <w:b/>
          <w:u w:val="single"/>
          <w:lang w:eastAsia="ko-KR"/>
        </w:rPr>
        <w:t>-</w:t>
      </w:r>
      <w:r w:rsidR="00975FCE" w:rsidRPr="00E47393">
        <w:rPr>
          <w:b/>
          <w:u w:val="single"/>
          <w:lang w:eastAsia="ko-KR"/>
        </w:rPr>
        <w:t>2</w:t>
      </w:r>
      <w:r w:rsidRPr="00E47393">
        <w:rPr>
          <w:b/>
          <w:u w:val="single"/>
          <w:lang w:eastAsia="ko-KR"/>
        </w:rPr>
        <w:t xml:space="preserve">: </w:t>
      </w:r>
      <w:r w:rsidR="0024255E" w:rsidRPr="00E47393">
        <w:rPr>
          <w:b/>
          <w:u w:val="single"/>
          <w:lang w:eastAsia="ko-KR"/>
        </w:rPr>
        <w:t>Test scenario</w:t>
      </w:r>
    </w:p>
    <w:p w14:paraId="233DCFC6" w14:textId="0432146E" w:rsidR="00AF4345" w:rsidRPr="00E47393" w:rsidRDefault="0059454C" w:rsidP="00AF43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1558B420" w14:textId="75C5CA04" w:rsidR="00AF4345" w:rsidRDefault="00AF4345" w:rsidP="00AF43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1: </w:t>
      </w:r>
      <w:r w:rsidR="0024255E" w:rsidRPr="00E47393">
        <w:rPr>
          <w:rFonts w:eastAsia="SimSun"/>
          <w:szCs w:val="24"/>
          <w:lang w:eastAsia="zh-CN"/>
        </w:rPr>
        <w:t>A new test scenario with short/long DRX to trigger SDT mode in RRC_INACTIVE is introduced</w:t>
      </w:r>
    </w:p>
    <w:p w14:paraId="0D1E8521" w14:textId="066F46AC" w:rsidR="00AF4345" w:rsidRPr="00BF2EED" w:rsidRDefault="00E5178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 xml:space="preserve">Option </w:t>
      </w:r>
      <w:r w:rsidR="000F6EE4">
        <w:rPr>
          <w:rFonts w:eastAsia="SimSun"/>
          <w:szCs w:val="24"/>
          <w:lang w:eastAsia="zh-CN"/>
        </w:rPr>
        <w:t>2</w:t>
      </w:r>
      <w:r w:rsidRPr="00E47393">
        <w:rPr>
          <w:rFonts w:eastAsia="SimSun"/>
          <w:szCs w:val="24"/>
          <w:lang w:eastAsia="zh-CN"/>
        </w:rPr>
        <w:t xml:space="preserve">: A new test scenario with short/long DRX to trigger SDT mode in RRC_INACTIVE is </w:t>
      </w:r>
      <w:r w:rsidR="000F6EE4">
        <w:rPr>
          <w:rFonts w:eastAsia="SimSun"/>
          <w:szCs w:val="24"/>
          <w:lang w:eastAsia="zh-CN"/>
        </w:rPr>
        <w:t xml:space="preserve">not </w:t>
      </w:r>
      <w:r w:rsidRPr="00E47393">
        <w:rPr>
          <w:rFonts w:eastAsia="SimSun"/>
          <w:szCs w:val="24"/>
          <w:lang w:eastAsia="zh-CN"/>
        </w:rPr>
        <w:t>introduced</w:t>
      </w:r>
    </w:p>
    <w:p w14:paraId="29579115" w14:textId="7F752CC8" w:rsidR="0024255E" w:rsidRPr="00076B14" w:rsidRDefault="0024255E" w:rsidP="000D1841">
      <w:pPr>
        <w:pStyle w:val="Heading2"/>
      </w:pPr>
      <w:r w:rsidRPr="00076B14">
        <w:t xml:space="preserve">Sub-topic </w:t>
      </w:r>
      <w:r w:rsidR="00975FCE" w:rsidRPr="00076B14">
        <w:t>3</w:t>
      </w:r>
      <w:r w:rsidRPr="00076B14">
        <w:t>-</w:t>
      </w:r>
      <w:r w:rsidR="00975FCE" w:rsidRPr="00076B14">
        <w:t>3</w:t>
      </w:r>
      <w:r w:rsidRPr="00076B14">
        <w:t xml:space="preserve"> Polarization aspects</w:t>
      </w:r>
    </w:p>
    <w:p w14:paraId="2C95641A" w14:textId="5276F00B" w:rsidR="0024255E" w:rsidRPr="00E47393" w:rsidRDefault="0024255E" w:rsidP="0024255E">
      <w:pPr>
        <w:rPr>
          <w:b/>
          <w:u w:val="single"/>
          <w:lang w:eastAsia="ko-KR"/>
        </w:rPr>
      </w:pPr>
      <w:r w:rsidRPr="00E47393">
        <w:rPr>
          <w:b/>
          <w:u w:val="single"/>
          <w:lang w:eastAsia="ko-KR"/>
        </w:rPr>
        <w:t xml:space="preserve">Issue </w:t>
      </w:r>
      <w:r w:rsidR="00975FCE" w:rsidRPr="00E47393">
        <w:rPr>
          <w:b/>
          <w:u w:val="single"/>
          <w:lang w:eastAsia="ko-KR"/>
        </w:rPr>
        <w:t>3</w:t>
      </w:r>
      <w:r w:rsidRPr="00E47393">
        <w:rPr>
          <w:b/>
          <w:u w:val="single"/>
          <w:lang w:eastAsia="ko-KR"/>
        </w:rPr>
        <w:t>-</w:t>
      </w:r>
      <w:r w:rsidR="00975FCE" w:rsidRPr="00E47393">
        <w:rPr>
          <w:b/>
          <w:u w:val="single"/>
          <w:lang w:eastAsia="ko-KR"/>
        </w:rPr>
        <w:t>3</w:t>
      </w:r>
      <w:r w:rsidRPr="00E47393">
        <w:rPr>
          <w:b/>
          <w:u w:val="single"/>
          <w:lang w:eastAsia="ko-KR"/>
        </w:rPr>
        <w:t xml:space="preserve">: </w:t>
      </w:r>
      <w:r w:rsidR="00975FCE" w:rsidRPr="00E47393">
        <w:rPr>
          <w:b/>
          <w:u w:val="single"/>
          <w:lang w:eastAsia="ko-KR"/>
        </w:rPr>
        <w:t>Polarization aspects</w:t>
      </w:r>
    </w:p>
    <w:p w14:paraId="7A2DF7DB" w14:textId="0693AFC9" w:rsidR="0024255E" w:rsidRPr="00E47393" w:rsidRDefault="00F87047" w:rsidP="002425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508A9886" w14:textId="46F16791" w:rsidR="0024255E" w:rsidRPr="00E47393" w:rsidRDefault="0024255E" w:rsidP="002425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7393">
        <w:rPr>
          <w:rFonts w:eastAsia="SimSun"/>
          <w:szCs w:val="24"/>
          <w:lang w:eastAsia="zh-CN"/>
        </w:rPr>
        <w:t>Option 1: Testability limitation on polarization aspect shall be addressed</w:t>
      </w:r>
    </w:p>
    <w:p w14:paraId="1BE8C744" w14:textId="1F37CEDF" w:rsidR="0024255E" w:rsidRPr="00E47393" w:rsidRDefault="0024255E" w:rsidP="002425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1a: EIRP compensation according to R4-2218559</w:t>
      </w:r>
    </w:p>
    <w:p w14:paraId="68383207" w14:textId="62871404" w:rsidR="0024255E" w:rsidRPr="00E47393" w:rsidRDefault="0024255E" w:rsidP="002425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Option 1b: Separate communication and measurement antenna</w:t>
      </w:r>
    </w:p>
    <w:p w14:paraId="700A3234" w14:textId="3E694BDE" w:rsidR="0024255E" w:rsidRPr="00446796" w:rsidRDefault="0024255E" w:rsidP="002425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6796">
        <w:rPr>
          <w:rFonts w:eastAsia="SimSun"/>
          <w:szCs w:val="24"/>
          <w:lang w:eastAsia="zh-CN"/>
        </w:rPr>
        <w:t>Option 2: No need or other solutions</w:t>
      </w:r>
    </w:p>
    <w:p w14:paraId="09139D4A" w14:textId="4A952A20" w:rsidR="001D2B35" w:rsidRPr="00076B14" w:rsidRDefault="001D2B35" w:rsidP="000D1841">
      <w:pPr>
        <w:pStyle w:val="Heading2"/>
      </w:pPr>
      <w:bookmarkStart w:id="1" w:name="_Hlk119008984"/>
      <w:r w:rsidRPr="00076B14">
        <w:t xml:space="preserve">Sub-topic </w:t>
      </w:r>
      <w:r w:rsidR="00651EF4" w:rsidRPr="00076B14">
        <w:t>3</w:t>
      </w:r>
      <w:r w:rsidRPr="00076B14">
        <w:t>-</w:t>
      </w:r>
      <w:r w:rsidR="00651EF4" w:rsidRPr="00076B14">
        <w:t>4</w:t>
      </w:r>
      <w:r w:rsidRPr="00076B14">
        <w:t xml:space="preserve"> </w:t>
      </w:r>
      <w:bookmarkEnd w:id="1"/>
      <w:r w:rsidRPr="00076B14">
        <w:t>PRACH requirement</w:t>
      </w:r>
      <w:r w:rsidR="00EA5CC9" w:rsidRPr="00076B14">
        <w:t xml:space="preserve"> verification</w:t>
      </w:r>
    </w:p>
    <w:p w14:paraId="6AF5CB4F" w14:textId="77777777" w:rsidR="001D2B35" w:rsidRPr="00E47393" w:rsidRDefault="001D2B35" w:rsidP="001D2B35">
      <w:pPr>
        <w:pStyle w:val="ListParagraph"/>
        <w:numPr>
          <w:ilvl w:val="0"/>
          <w:numId w:val="28"/>
        </w:numPr>
        <w:overflowPunct/>
        <w:autoSpaceDE/>
        <w:autoSpaceDN/>
        <w:adjustRightInd/>
        <w:spacing w:after="120"/>
        <w:ind w:firstLineChars="0"/>
        <w:textAlignment w:val="auto"/>
        <w:rPr>
          <w:rFonts w:eastAsia="SimSun"/>
          <w:szCs w:val="24"/>
          <w:lang w:eastAsia="zh-CN"/>
        </w:rPr>
      </w:pPr>
      <w:r w:rsidRPr="00E47393">
        <w:rPr>
          <w:rFonts w:eastAsia="SimSun"/>
          <w:szCs w:val="24"/>
          <w:lang w:eastAsia="zh-CN"/>
        </w:rPr>
        <w:t>WF</w:t>
      </w:r>
    </w:p>
    <w:p w14:paraId="7285778E" w14:textId="77777777" w:rsidR="001D2B35" w:rsidRPr="00E47393" w:rsidRDefault="001D2B35" w:rsidP="001D2B35">
      <w:pPr>
        <w:pStyle w:val="ListParagraph"/>
        <w:numPr>
          <w:ilvl w:val="1"/>
          <w:numId w:val="2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further study the PRACH requirement related to </w:t>
      </w:r>
      <w:proofErr w:type="spellStart"/>
      <w:r>
        <w:rPr>
          <w:rFonts w:eastAsia="SimSun"/>
          <w:szCs w:val="24"/>
          <w:lang w:eastAsia="zh-CN"/>
        </w:rPr>
        <w:t>beamlock</w:t>
      </w:r>
      <w:proofErr w:type="spellEnd"/>
      <w:r>
        <w:rPr>
          <w:rFonts w:eastAsia="SimSun"/>
          <w:szCs w:val="24"/>
          <w:lang w:eastAsia="zh-CN"/>
        </w:rPr>
        <w:t xml:space="preserve"> in Rel-15</w:t>
      </w:r>
    </w:p>
    <w:p w14:paraId="045A9B15" w14:textId="77777777" w:rsidR="00596A6E" w:rsidRPr="00AF4345" w:rsidRDefault="00596A6E" w:rsidP="00DD19DE">
      <w:pPr>
        <w:rPr>
          <w:color w:val="0070C0"/>
          <w:lang w:eastAsia="zh-CN"/>
        </w:rPr>
      </w:pPr>
    </w:p>
    <w:sectPr w:rsidR="00596A6E" w:rsidRPr="00AF434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AD50" w14:textId="77777777" w:rsidR="007325BB" w:rsidRDefault="007325BB">
      <w:r>
        <w:separator/>
      </w:r>
    </w:p>
  </w:endnote>
  <w:endnote w:type="continuationSeparator" w:id="0">
    <w:p w14:paraId="53111739" w14:textId="77777777" w:rsidR="007325BB" w:rsidRDefault="007325BB">
      <w:r>
        <w:continuationSeparator/>
      </w:r>
    </w:p>
  </w:endnote>
  <w:endnote w:type="continuationNotice" w:id="1">
    <w:p w14:paraId="2238A097" w14:textId="77777777" w:rsidR="007325BB" w:rsidRDefault="0073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B519" w14:textId="77777777" w:rsidR="007325BB" w:rsidRDefault="007325BB">
      <w:r>
        <w:separator/>
      </w:r>
    </w:p>
  </w:footnote>
  <w:footnote w:type="continuationSeparator" w:id="0">
    <w:p w14:paraId="01C2B40F" w14:textId="77777777" w:rsidR="007325BB" w:rsidRDefault="007325BB">
      <w:r>
        <w:continuationSeparator/>
      </w:r>
    </w:p>
  </w:footnote>
  <w:footnote w:type="continuationNotice" w:id="1">
    <w:p w14:paraId="143C548D" w14:textId="77777777" w:rsidR="007325BB" w:rsidRDefault="007325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04642"/>
    <w:multiLevelType w:val="multilevel"/>
    <w:tmpl w:val="16400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DB6638D"/>
    <w:multiLevelType w:val="hybridMultilevel"/>
    <w:tmpl w:val="C0F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7A4146"/>
    <w:multiLevelType w:val="hybridMultilevel"/>
    <w:tmpl w:val="D39E0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4F4A3D54"/>
    <w:lvl w:ilvl="0">
      <w:start w:val="1"/>
      <w:numFmt w:val="decimal"/>
      <w:pStyle w:val="Heading1"/>
      <w:lvlText w:val="%1."/>
      <w:lvlJc w:val="left"/>
      <w:pPr>
        <w:ind w:left="432" w:hanging="432"/>
      </w:pPr>
      <w:rPr>
        <w:rFonts w:ascii="Arial" w:eastAsia="SimSun" w:hAnsi="Arial" w:cs="Times New Roman"/>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0F0306"/>
    <w:multiLevelType w:val="hybridMultilevel"/>
    <w:tmpl w:val="388E1A5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C9B32B7"/>
    <w:multiLevelType w:val="hybridMultilevel"/>
    <w:tmpl w:val="F0581726"/>
    <w:lvl w:ilvl="0" w:tplc="04090003">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18"/>
  </w:num>
  <w:num w:numId="4">
    <w:abstractNumId w:val="15"/>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7"/>
  </w:num>
  <w:num w:numId="18">
    <w:abstractNumId w:val="6"/>
  </w:num>
  <w:num w:numId="19">
    <w:abstractNumId w:val="5"/>
  </w:num>
  <w:num w:numId="20">
    <w:abstractNumId w:val="3"/>
  </w:num>
  <w:num w:numId="21">
    <w:abstractNumId w:val="13"/>
  </w:num>
  <w:num w:numId="22">
    <w:abstractNumId w:val="13"/>
  </w:num>
  <w:num w:numId="23">
    <w:abstractNumId w:val="11"/>
  </w:num>
  <w:num w:numId="24">
    <w:abstractNumId w:val="17"/>
  </w:num>
  <w:num w:numId="25">
    <w:abstractNumId w:val="10"/>
  </w:num>
  <w:num w:numId="26">
    <w:abstractNumId w:val="14"/>
  </w:num>
  <w:num w:numId="27">
    <w:abstractNumId w:val="12"/>
  </w:num>
  <w:num w:numId="28">
    <w:abstractNumId w:val="0"/>
  </w:num>
  <w:num w:numId="29">
    <w:abstractNumId w:val="16"/>
  </w:num>
  <w:num w:numId="30">
    <w:abstractNumId w:val="8"/>
  </w:num>
  <w:num w:numId="31">
    <w:abstractNumId w:val="1"/>
  </w:num>
  <w:num w:numId="32">
    <w:abstractNumId w:val="4"/>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0NTa1tLQwMbWwMDRQ0lEKTi0uzszPAykwrAUAL0wcGiwAAAA="/>
  </w:docVars>
  <w:rsids>
    <w:rsidRoot w:val="00282213"/>
    <w:rsid w:val="00000265"/>
    <w:rsid w:val="0000223C"/>
    <w:rsid w:val="00004165"/>
    <w:rsid w:val="000113AA"/>
    <w:rsid w:val="00011E78"/>
    <w:rsid w:val="000134AE"/>
    <w:rsid w:val="00020C56"/>
    <w:rsid w:val="00026ACC"/>
    <w:rsid w:val="0003171D"/>
    <w:rsid w:val="00031C1D"/>
    <w:rsid w:val="0003399B"/>
    <w:rsid w:val="00033D0D"/>
    <w:rsid w:val="00035C50"/>
    <w:rsid w:val="000369F4"/>
    <w:rsid w:val="00042DA8"/>
    <w:rsid w:val="00044418"/>
    <w:rsid w:val="000457A1"/>
    <w:rsid w:val="00050001"/>
    <w:rsid w:val="00052041"/>
    <w:rsid w:val="0005326A"/>
    <w:rsid w:val="00061605"/>
    <w:rsid w:val="0006266D"/>
    <w:rsid w:val="0006278D"/>
    <w:rsid w:val="00063DCC"/>
    <w:rsid w:val="0006448F"/>
    <w:rsid w:val="00065506"/>
    <w:rsid w:val="00066DE6"/>
    <w:rsid w:val="00070B9C"/>
    <w:rsid w:val="0007382E"/>
    <w:rsid w:val="0007402F"/>
    <w:rsid w:val="0007544A"/>
    <w:rsid w:val="000766E1"/>
    <w:rsid w:val="00076B14"/>
    <w:rsid w:val="00077FF6"/>
    <w:rsid w:val="00080D82"/>
    <w:rsid w:val="00081692"/>
    <w:rsid w:val="00082264"/>
    <w:rsid w:val="00082C46"/>
    <w:rsid w:val="00083CEC"/>
    <w:rsid w:val="00085A0E"/>
    <w:rsid w:val="00086071"/>
    <w:rsid w:val="00086646"/>
    <w:rsid w:val="00087037"/>
    <w:rsid w:val="00087548"/>
    <w:rsid w:val="000876B4"/>
    <w:rsid w:val="00090A46"/>
    <w:rsid w:val="00092310"/>
    <w:rsid w:val="00093E7E"/>
    <w:rsid w:val="00096F31"/>
    <w:rsid w:val="000A1830"/>
    <w:rsid w:val="000A1B24"/>
    <w:rsid w:val="000A225D"/>
    <w:rsid w:val="000A340B"/>
    <w:rsid w:val="000A4121"/>
    <w:rsid w:val="000A41B9"/>
    <w:rsid w:val="000A4AA3"/>
    <w:rsid w:val="000A550E"/>
    <w:rsid w:val="000B0960"/>
    <w:rsid w:val="000B10D5"/>
    <w:rsid w:val="000B154E"/>
    <w:rsid w:val="000B1A55"/>
    <w:rsid w:val="000B20BB"/>
    <w:rsid w:val="000B2EF6"/>
    <w:rsid w:val="000B2FA6"/>
    <w:rsid w:val="000B4AA0"/>
    <w:rsid w:val="000C2553"/>
    <w:rsid w:val="000C38C3"/>
    <w:rsid w:val="000C4549"/>
    <w:rsid w:val="000C498C"/>
    <w:rsid w:val="000C5F9E"/>
    <w:rsid w:val="000C6F8D"/>
    <w:rsid w:val="000D09FD"/>
    <w:rsid w:val="000D1841"/>
    <w:rsid w:val="000D19DE"/>
    <w:rsid w:val="000D213C"/>
    <w:rsid w:val="000D44FB"/>
    <w:rsid w:val="000D574B"/>
    <w:rsid w:val="000D6AF4"/>
    <w:rsid w:val="000D6CFC"/>
    <w:rsid w:val="000E0643"/>
    <w:rsid w:val="000E537B"/>
    <w:rsid w:val="000E57D0"/>
    <w:rsid w:val="000E7858"/>
    <w:rsid w:val="000E7D9E"/>
    <w:rsid w:val="000F1701"/>
    <w:rsid w:val="000F1D5C"/>
    <w:rsid w:val="000F39CA"/>
    <w:rsid w:val="000F6EE4"/>
    <w:rsid w:val="00101046"/>
    <w:rsid w:val="00102C9E"/>
    <w:rsid w:val="00106720"/>
    <w:rsid w:val="00107927"/>
    <w:rsid w:val="00110E26"/>
    <w:rsid w:val="00111321"/>
    <w:rsid w:val="001128E7"/>
    <w:rsid w:val="00113698"/>
    <w:rsid w:val="00116532"/>
    <w:rsid w:val="00116BD5"/>
    <w:rsid w:val="00117BD6"/>
    <w:rsid w:val="00117FA6"/>
    <w:rsid w:val="001206C2"/>
    <w:rsid w:val="00121978"/>
    <w:rsid w:val="00123422"/>
    <w:rsid w:val="00124B6A"/>
    <w:rsid w:val="00124DBC"/>
    <w:rsid w:val="00130462"/>
    <w:rsid w:val="00136D4C"/>
    <w:rsid w:val="0013717F"/>
    <w:rsid w:val="00142538"/>
    <w:rsid w:val="00142BB9"/>
    <w:rsid w:val="00144F96"/>
    <w:rsid w:val="00151EAC"/>
    <w:rsid w:val="00153528"/>
    <w:rsid w:val="00153D2F"/>
    <w:rsid w:val="00154E68"/>
    <w:rsid w:val="00155AA2"/>
    <w:rsid w:val="00160DDF"/>
    <w:rsid w:val="0016171D"/>
    <w:rsid w:val="00161751"/>
    <w:rsid w:val="00162548"/>
    <w:rsid w:val="00165915"/>
    <w:rsid w:val="00171754"/>
    <w:rsid w:val="00172183"/>
    <w:rsid w:val="001751AB"/>
    <w:rsid w:val="00175A3F"/>
    <w:rsid w:val="00180E09"/>
    <w:rsid w:val="00183A8E"/>
    <w:rsid w:val="00183BAA"/>
    <w:rsid w:val="00183D4C"/>
    <w:rsid w:val="00183F6D"/>
    <w:rsid w:val="001847D4"/>
    <w:rsid w:val="001851BC"/>
    <w:rsid w:val="0018670E"/>
    <w:rsid w:val="00186973"/>
    <w:rsid w:val="0019219A"/>
    <w:rsid w:val="00195077"/>
    <w:rsid w:val="001A033F"/>
    <w:rsid w:val="001A05C0"/>
    <w:rsid w:val="001A08AA"/>
    <w:rsid w:val="001A15ED"/>
    <w:rsid w:val="001A59CB"/>
    <w:rsid w:val="001A71E5"/>
    <w:rsid w:val="001B157D"/>
    <w:rsid w:val="001B1E33"/>
    <w:rsid w:val="001B2570"/>
    <w:rsid w:val="001B3BF5"/>
    <w:rsid w:val="001B42B3"/>
    <w:rsid w:val="001B7991"/>
    <w:rsid w:val="001C0A17"/>
    <w:rsid w:val="001C1409"/>
    <w:rsid w:val="001C2AE6"/>
    <w:rsid w:val="001C4A89"/>
    <w:rsid w:val="001C6177"/>
    <w:rsid w:val="001D0363"/>
    <w:rsid w:val="001D12B4"/>
    <w:rsid w:val="001D1B07"/>
    <w:rsid w:val="001D2B35"/>
    <w:rsid w:val="001D7C9B"/>
    <w:rsid w:val="001D7D94"/>
    <w:rsid w:val="001E0A28"/>
    <w:rsid w:val="001E4218"/>
    <w:rsid w:val="001E421D"/>
    <w:rsid w:val="001E4CEC"/>
    <w:rsid w:val="001E6C4D"/>
    <w:rsid w:val="001F064C"/>
    <w:rsid w:val="001F0B20"/>
    <w:rsid w:val="001F0EA9"/>
    <w:rsid w:val="001F4299"/>
    <w:rsid w:val="00200A62"/>
    <w:rsid w:val="00203740"/>
    <w:rsid w:val="00205611"/>
    <w:rsid w:val="0021178A"/>
    <w:rsid w:val="0021263B"/>
    <w:rsid w:val="002138EA"/>
    <w:rsid w:val="002139EA"/>
    <w:rsid w:val="00213F84"/>
    <w:rsid w:val="00214FBD"/>
    <w:rsid w:val="00221E08"/>
    <w:rsid w:val="00222897"/>
    <w:rsid w:val="00222B0C"/>
    <w:rsid w:val="00235394"/>
    <w:rsid w:val="00235577"/>
    <w:rsid w:val="002371B2"/>
    <w:rsid w:val="0023778D"/>
    <w:rsid w:val="00237D3C"/>
    <w:rsid w:val="0024124D"/>
    <w:rsid w:val="0024255E"/>
    <w:rsid w:val="002435CA"/>
    <w:rsid w:val="0024469F"/>
    <w:rsid w:val="00245533"/>
    <w:rsid w:val="0024634D"/>
    <w:rsid w:val="002467E3"/>
    <w:rsid w:val="00246DCC"/>
    <w:rsid w:val="00250B5B"/>
    <w:rsid w:val="00252DB8"/>
    <w:rsid w:val="002537BC"/>
    <w:rsid w:val="00255C58"/>
    <w:rsid w:val="002568C4"/>
    <w:rsid w:val="00260EC7"/>
    <w:rsid w:val="00261539"/>
    <w:rsid w:val="0026179F"/>
    <w:rsid w:val="0026267D"/>
    <w:rsid w:val="00262F7C"/>
    <w:rsid w:val="002666AE"/>
    <w:rsid w:val="00274E1A"/>
    <w:rsid w:val="00274E25"/>
    <w:rsid w:val="002751BB"/>
    <w:rsid w:val="002775B1"/>
    <w:rsid w:val="002775B9"/>
    <w:rsid w:val="002811C4"/>
    <w:rsid w:val="00281FD9"/>
    <w:rsid w:val="00282213"/>
    <w:rsid w:val="00284016"/>
    <w:rsid w:val="002858BF"/>
    <w:rsid w:val="002870D2"/>
    <w:rsid w:val="0029377C"/>
    <w:rsid w:val="002939AF"/>
    <w:rsid w:val="00294491"/>
    <w:rsid w:val="002944BB"/>
    <w:rsid w:val="00294BDE"/>
    <w:rsid w:val="00295D51"/>
    <w:rsid w:val="00296FC5"/>
    <w:rsid w:val="002A0CED"/>
    <w:rsid w:val="002A17C7"/>
    <w:rsid w:val="002A282D"/>
    <w:rsid w:val="002A4CD0"/>
    <w:rsid w:val="002A56E8"/>
    <w:rsid w:val="002A7DA6"/>
    <w:rsid w:val="002B0641"/>
    <w:rsid w:val="002B3226"/>
    <w:rsid w:val="002B516C"/>
    <w:rsid w:val="002B5E1D"/>
    <w:rsid w:val="002B60C1"/>
    <w:rsid w:val="002B6E79"/>
    <w:rsid w:val="002C3837"/>
    <w:rsid w:val="002C4B52"/>
    <w:rsid w:val="002C7B64"/>
    <w:rsid w:val="002D03E5"/>
    <w:rsid w:val="002D1453"/>
    <w:rsid w:val="002D2F4B"/>
    <w:rsid w:val="002D36EB"/>
    <w:rsid w:val="002D4F81"/>
    <w:rsid w:val="002D6BDF"/>
    <w:rsid w:val="002E0049"/>
    <w:rsid w:val="002E1628"/>
    <w:rsid w:val="002E2CE9"/>
    <w:rsid w:val="002E3BF7"/>
    <w:rsid w:val="002E3F82"/>
    <w:rsid w:val="002E403E"/>
    <w:rsid w:val="002E4C74"/>
    <w:rsid w:val="002F158C"/>
    <w:rsid w:val="002F3FCC"/>
    <w:rsid w:val="002F4093"/>
    <w:rsid w:val="002F5636"/>
    <w:rsid w:val="002F5844"/>
    <w:rsid w:val="003022A5"/>
    <w:rsid w:val="00307E51"/>
    <w:rsid w:val="00311363"/>
    <w:rsid w:val="00313A99"/>
    <w:rsid w:val="003140CB"/>
    <w:rsid w:val="00315867"/>
    <w:rsid w:val="00317111"/>
    <w:rsid w:val="003175F2"/>
    <w:rsid w:val="00320720"/>
    <w:rsid w:val="00321150"/>
    <w:rsid w:val="003233E6"/>
    <w:rsid w:val="003260D7"/>
    <w:rsid w:val="00332FCC"/>
    <w:rsid w:val="00336697"/>
    <w:rsid w:val="003418CB"/>
    <w:rsid w:val="00341977"/>
    <w:rsid w:val="00351056"/>
    <w:rsid w:val="00355873"/>
    <w:rsid w:val="0035660F"/>
    <w:rsid w:val="00357F41"/>
    <w:rsid w:val="003628B9"/>
    <w:rsid w:val="00362D8F"/>
    <w:rsid w:val="00364149"/>
    <w:rsid w:val="00364306"/>
    <w:rsid w:val="003650EF"/>
    <w:rsid w:val="00365339"/>
    <w:rsid w:val="003663C8"/>
    <w:rsid w:val="00367724"/>
    <w:rsid w:val="003710BA"/>
    <w:rsid w:val="00371F21"/>
    <w:rsid w:val="003745F9"/>
    <w:rsid w:val="003770F6"/>
    <w:rsid w:val="003802DC"/>
    <w:rsid w:val="003812EC"/>
    <w:rsid w:val="00382735"/>
    <w:rsid w:val="00383E37"/>
    <w:rsid w:val="0039019D"/>
    <w:rsid w:val="00393042"/>
    <w:rsid w:val="0039462A"/>
    <w:rsid w:val="00394AD5"/>
    <w:rsid w:val="003960B3"/>
    <w:rsid w:val="0039642D"/>
    <w:rsid w:val="003974F3"/>
    <w:rsid w:val="003A2E40"/>
    <w:rsid w:val="003A5D14"/>
    <w:rsid w:val="003A5D85"/>
    <w:rsid w:val="003B0158"/>
    <w:rsid w:val="003B033B"/>
    <w:rsid w:val="003B1E99"/>
    <w:rsid w:val="003B2302"/>
    <w:rsid w:val="003B2649"/>
    <w:rsid w:val="003B40B6"/>
    <w:rsid w:val="003B56DB"/>
    <w:rsid w:val="003B5858"/>
    <w:rsid w:val="003B6DED"/>
    <w:rsid w:val="003B755E"/>
    <w:rsid w:val="003C228E"/>
    <w:rsid w:val="003C51E7"/>
    <w:rsid w:val="003C5E38"/>
    <w:rsid w:val="003C6893"/>
    <w:rsid w:val="003C6DE2"/>
    <w:rsid w:val="003D1EFD"/>
    <w:rsid w:val="003D28BF"/>
    <w:rsid w:val="003D402D"/>
    <w:rsid w:val="003D4215"/>
    <w:rsid w:val="003D4C47"/>
    <w:rsid w:val="003D6CB3"/>
    <w:rsid w:val="003D7719"/>
    <w:rsid w:val="003E40EE"/>
    <w:rsid w:val="003E6F1B"/>
    <w:rsid w:val="003E7F87"/>
    <w:rsid w:val="003F1C1B"/>
    <w:rsid w:val="003F3A2F"/>
    <w:rsid w:val="00401144"/>
    <w:rsid w:val="0040130B"/>
    <w:rsid w:val="00403370"/>
    <w:rsid w:val="00404831"/>
    <w:rsid w:val="00407661"/>
    <w:rsid w:val="00410314"/>
    <w:rsid w:val="00412063"/>
    <w:rsid w:val="00412EB1"/>
    <w:rsid w:val="00413DDE"/>
    <w:rsid w:val="00414118"/>
    <w:rsid w:val="00416084"/>
    <w:rsid w:val="00424F8C"/>
    <w:rsid w:val="00426275"/>
    <w:rsid w:val="004271BA"/>
    <w:rsid w:val="00430497"/>
    <w:rsid w:val="00430EA5"/>
    <w:rsid w:val="00434830"/>
    <w:rsid w:val="00434DC1"/>
    <w:rsid w:val="004350F4"/>
    <w:rsid w:val="00441168"/>
    <w:rsid w:val="004412A0"/>
    <w:rsid w:val="004412DE"/>
    <w:rsid w:val="00441DA9"/>
    <w:rsid w:val="00442337"/>
    <w:rsid w:val="0044420A"/>
    <w:rsid w:val="00446408"/>
    <w:rsid w:val="00446796"/>
    <w:rsid w:val="0045093F"/>
    <w:rsid w:val="00450D84"/>
    <w:rsid w:val="00450F27"/>
    <w:rsid w:val="004510E5"/>
    <w:rsid w:val="00451CAF"/>
    <w:rsid w:val="004542C6"/>
    <w:rsid w:val="00455DF5"/>
    <w:rsid w:val="00456A75"/>
    <w:rsid w:val="00461051"/>
    <w:rsid w:val="004617AC"/>
    <w:rsid w:val="004619F2"/>
    <w:rsid w:val="00461E39"/>
    <w:rsid w:val="00462D3A"/>
    <w:rsid w:val="00463164"/>
    <w:rsid w:val="00463521"/>
    <w:rsid w:val="00463CBD"/>
    <w:rsid w:val="00467ED5"/>
    <w:rsid w:val="00471125"/>
    <w:rsid w:val="00472CCD"/>
    <w:rsid w:val="00472CF2"/>
    <w:rsid w:val="0047437A"/>
    <w:rsid w:val="00480E42"/>
    <w:rsid w:val="00482A23"/>
    <w:rsid w:val="00484C5D"/>
    <w:rsid w:val="00485388"/>
    <w:rsid w:val="0048543E"/>
    <w:rsid w:val="00485A26"/>
    <w:rsid w:val="004868C1"/>
    <w:rsid w:val="0048750F"/>
    <w:rsid w:val="0048777E"/>
    <w:rsid w:val="004939B2"/>
    <w:rsid w:val="004A11DD"/>
    <w:rsid w:val="004A17E9"/>
    <w:rsid w:val="004A4625"/>
    <w:rsid w:val="004A495F"/>
    <w:rsid w:val="004A7544"/>
    <w:rsid w:val="004B0BB3"/>
    <w:rsid w:val="004B4D32"/>
    <w:rsid w:val="004B4F3D"/>
    <w:rsid w:val="004B6B0F"/>
    <w:rsid w:val="004C4031"/>
    <w:rsid w:val="004C54E5"/>
    <w:rsid w:val="004C6503"/>
    <w:rsid w:val="004C66F2"/>
    <w:rsid w:val="004C7DC8"/>
    <w:rsid w:val="004D21B0"/>
    <w:rsid w:val="004D6452"/>
    <w:rsid w:val="004D737D"/>
    <w:rsid w:val="004E18BB"/>
    <w:rsid w:val="004E2659"/>
    <w:rsid w:val="004E2E26"/>
    <w:rsid w:val="004E39EE"/>
    <w:rsid w:val="004E475C"/>
    <w:rsid w:val="004E56E0"/>
    <w:rsid w:val="004E7329"/>
    <w:rsid w:val="004F2CB0"/>
    <w:rsid w:val="004F5CE4"/>
    <w:rsid w:val="005017F7"/>
    <w:rsid w:val="00501BD4"/>
    <w:rsid w:val="00501FA7"/>
    <w:rsid w:val="005034DC"/>
    <w:rsid w:val="00505BFA"/>
    <w:rsid w:val="005071B4"/>
    <w:rsid w:val="00507687"/>
    <w:rsid w:val="005117A9"/>
    <w:rsid w:val="00511F57"/>
    <w:rsid w:val="00512D8C"/>
    <w:rsid w:val="00514D21"/>
    <w:rsid w:val="00515CBE"/>
    <w:rsid w:val="00515E2B"/>
    <w:rsid w:val="00517194"/>
    <w:rsid w:val="00522A7E"/>
    <w:rsid w:val="00522F20"/>
    <w:rsid w:val="005308DB"/>
    <w:rsid w:val="00530A2E"/>
    <w:rsid w:val="00530FBE"/>
    <w:rsid w:val="00533159"/>
    <w:rsid w:val="005339DB"/>
    <w:rsid w:val="00534C89"/>
    <w:rsid w:val="00541573"/>
    <w:rsid w:val="0054348A"/>
    <w:rsid w:val="00545E1A"/>
    <w:rsid w:val="00546296"/>
    <w:rsid w:val="00546A3C"/>
    <w:rsid w:val="005615E9"/>
    <w:rsid w:val="00562742"/>
    <w:rsid w:val="00564665"/>
    <w:rsid w:val="00571777"/>
    <w:rsid w:val="00572451"/>
    <w:rsid w:val="00574A1C"/>
    <w:rsid w:val="00577601"/>
    <w:rsid w:val="00580FF5"/>
    <w:rsid w:val="00581466"/>
    <w:rsid w:val="0058519C"/>
    <w:rsid w:val="0059149A"/>
    <w:rsid w:val="00593D91"/>
    <w:rsid w:val="0059454C"/>
    <w:rsid w:val="005956EE"/>
    <w:rsid w:val="00596A6E"/>
    <w:rsid w:val="005A083E"/>
    <w:rsid w:val="005A3C69"/>
    <w:rsid w:val="005A49E7"/>
    <w:rsid w:val="005A7085"/>
    <w:rsid w:val="005B2963"/>
    <w:rsid w:val="005B4802"/>
    <w:rsid w:val="005B5B3C"/>
    <w:rsid w:val="005C1EA6"/>
    <w:rsid w:val="005C4205"/>
    <w:rsid w:val="005C671C"/>
    <w:rsid w:val="005C75F0"/>
    <w:rsid w:val="005D0B31"/>
    <w:rsid w:val="005D0B99"/>
    <w:rsid w:val="005D0F24"/>
    <w:rsid w:val="005D14D8"/>
    <w:rsid w:val="005D308E"/>
    <w:rsid w:val="005D3A48"/>
    <w:rsid w:val="005D3BEA"/>
    <w:rsid w:val="005D5C12"/>
    <w:rsid w:val="005D66A3"/>
    <w:rsid w:val="005D7AF8"/>
    <w:rsid w:val="005E17BF"/>
    <w:rsid w:val="005E211E"/>
    <w:rsid w:val="005E366A"/>
    <w:rsid w:val="005E6D92"/>
    <w:rsid w:val="005F0F7D"/>
    <w:rsid w:val="005F2145"/>
    <w:rsid w:val="006016E1"/>
    <w:rsid w:val="00602D27"/>
    <w:rsid w:val="006048CE"/>
    <w:rsid w:val="00607A62"/>
    <w:rsid w:val="006144A1"/>
    <w:rsid w:val="006154BF"/>
    <w:rsid w:val="00615EBB"/>
    <w:rsid w:val="00616096"/>
    <w:rsid w:val="006160A2"/>
    <w:rsid w:val="0062045B"/>
    <w:rsid w:val="006214B9"/>
    <w:rsid w:val="00624297"/>
    <w:rsid w:val="00624A89"/>
    <w:rsid w:val="00627025"/>
    <w:rsid w:val="006302AA"/>
    <w:rsid w:val="00630343"/>
    <w:rsid w:val="0063216D"/>
    <w:rsid w:val="006330A9"/>
    <w:rsid w:val="006338C3"/>
    <w:rsid w:val="0063460D"/>
    <w:rsid w:val="006363BD"/>
    <w:rsid w:val="00636B6D"/>
    <w:rsid w:val="00637D7A"/>
    <w:rsid w:val="006412DC"/>
    <w:rsid w:val="006418C7"/>
    <w:rsid w:val="00642AD3"/>
    <w:rsid w:val="00642B18"/>
    <w:rsid w:val="00642BC6"/>
    <w:rsid w:val="00644711"/>
    <w:rsid w:val="00644790"/>
    <w:rsid w:val="00644F71"/>
    <w:rsid w:val="006501AF"/>
    <w:rsid w:val="00650DDE"/>
    <w:rsid w:val="00651EF4"/>
    <w:rsid w:val="00653090"/>
    <w:rsid w:val="00653BCF"/>
    <w:rsid w:val="0065505B"/>
    <w:rsid w:val="006579F9"/>
    <w:rsid w:val="00657BFF"/>
    <w:rsid w:val="00664199"/>
    <w:rsid w:val="00664B21"/>
    <w:rsid w:val="006654CE"/>
    <w:rsid w:val="00665B01"/>
    <w:rsid w:val="006670AC"/>
    <w:rsid w:val="00672307"/>
    <w:rsid w:val="00673047"/>
    <w:rsid w:val="00676A83"/>
    <w:rsid w:val="006808C6"/>
    <w:rsid w:val="00681965"/>
    <w:rsid w:val="00682668"/>
    <w:rsid w:val="00683407"/>
    <w:rsid w:val="00683DCA"/>
    <w:rsid w:val="00685FC4"/>
    <w:rsid w:val="00692A68"/>
    <w:rsid w:val="00695D85"/>
    <w:rsid w:val="00697BED"/>
    <w:rsid w:val="006A0400"/>
    <w:rsid w:val="006A2E21"/>
    <w:rsid w:val="006A2E51"/>
    <w:rsid w:val="006A30A2"/>
    <w:rsid w:val="006A6D23"/>
    <w:rsid w:val="006B25DE"/>
    <w:rsid w:val="006B2E14"/>
    <w:rsid w:val="006C03DC"/>
    <w:rsid w:val="006C1C3B"/>
    <w:rsid w:val="006C4822"/>
    <w:rsid w:val="006C4E43"/>
    <w:rsid w:val="006C643E"/>
    <w:rsid w:val="006D2932"/>
    <w:rsid w:val="006D2C7A"/>
    <w:rsid w:val="006D3671"/>
    <w:rsid w:val="006D4176"/>
    <w:rsid w:val="006D4B9B"/>
    <w:rsid w:val="006E0A73"/>
    <w:rsid w:val="006E0FEE"/>
    <w:rsid w:val="006E12ED"/>
    <w:rsid w:val="006E6C11"/>
    <w:rsid w:val="006E706A"/>
    <w:rsid w:val="006F12CD"/>
    <w:rsid w:val="006F3041"/>
    <w:rsid w:val="006F67D4"/>
    <w:rsid w:val="006F7C0C"/>
    <w:rsid w:val="00700755"/>
    <w:rsid w:val="0070395B"/>
    <w:rsid w:val="00704007"/>
    <w:rsid w:val="00705A7A"/>
    <w:rsid w:val="0070646B"/>
    <w:rsid w:val="00707FBD"/>
    <w:rsid w:val="00711B5F"/>
    <w:rsid w:val="0071283D"/>
    <w:rsid w:val="007130A2"/>
    <w:rsid w:val="00715463"/>
    <w:rsid w:val="00716127"/>
    <w:rsid w:val="0072134C"/>
    <w:rsid w:val="00730655"/>
    <w:rsid w:val="0073188A"/>
    <w:rsid w:val="00731D77"/>
    <w:rsid w:val="00732360"/>
    <w:rsid w:val="007325BB"/>
    <w:rsid w:val="0073390A"/>
    <w:rsid w:val="00734E64"/>
    <w:rsid w:val="00736B37"/>
    <w:rsid w:val="00740A35"/>
    <w:rsid w:val="0074254C"/>
    <w:rsid w:val="00742611"/>
    <w:rsid w:val="007520B4"/>
    <w:rsid w:val="00753885"/>
    <w:rsid w:val="00754A1D"/>
    <w:rsid w:val="0076169D"/>
    <w:rsid w:val="0076295F"/>
    <w:rsid w:val="007632A6"/>
    <w:rsid w:val="007655D5"/>
    <w:rsid w:val="00770324"/>
    <w:rsid w:val="0077502B"/>
    <w:rsid w:val="007763C1"/>
    <w:rsid w:val="00777E82"/>
    <w:rsid w:val="00780C95"/>
    <w:rsid w:val="00780D4A"/>
    <w:rsid w:val="00781359"/>
    <w:rsid w:val="00786921"/>
    <w:rsid w:val="00795456"/>
    <w:rsid w:val="00795E77"/>
    <w:rsid w:val="00796071"/>
    <w:rsid w:val="007A0745"/>
    <w:rsid w:val="007A1EAA"/>
    <w:rsid w:val="007A6B49"/>
    <w:rsid w:val="007A7689"/>
    <w:rsid w:val="007A79FD"/>
    <w:rsid w:val="007B0B9D"/>
    <w:rsid w:val="007B26E3"/>
    <w:rsid w:val="007B4882"/>
    <w:rsid w:val="007B5A43"/>
    <w:rsid w:val="007B709B"/>
    <w:rsid w:val="007C018E"/>
    <w:rsid w:val="007C1343"/>
    <w:rsid w:val="007C26B0"/>
    <w:rsid w:val="007C5B98"/>
    <w:rsid w:val="007C5EF1"/>
    <w:rsid w:val="007C69CD"/>
    <w:rsid w:val="007C7BF5"/>
    <w:rsid w:val="007D19B7"/>
    <w:rsid w:val="007D75E5"/>
    <w:rsid w:val="007D773E"/>
    <w:rsid w:val="007E066E"/>
    <w:rsid w:val="007E09E1"/>
    <w:rsid w:val="007E1356"/>
    <w:rsid w:val="007E20FC"/>
    <w:rsid w:val="007E5C21"/>
    <w:rsid w:val="007E7062"/>
    <w:rsid w:val="007F0E1E"/>
    <w:rsid w:val="007F29A7"/>
    <w:rsid w:val="008004B4"/>
    <w:rsid w:val="00805BE8"/>
    <w:rsid w:val="0081476F"/>
    <w:rsid w:val="00816078"/>
    <w:rsid w:val="008177E3"/>
    <w:rsid w:val="00823AA9"/>
    <w:rsid w:val="008255B9"/>
    <w:rsid w:val="00825CD8"/>
    <w:rsid w:val="00827324"/>
    <w:rsid w:val="008335A9"/>
    <w:rsid w:val="008349B5"/>
    <w:rsid w:val="008355EA"/>
    <w:rsid w:val="00837458"/>
    <w:rsid w:val="00837AAE"/>
    <w:rsid w:val="008429AD"/>
    <w:rsid w:val="008429DB"/>
    <w:rsid w:val="0084362B"/>
    <w:rsid w:val="008474C6"/>
    <w:rsid w:val="00850926"/>
    <w:rsid w:val="00850C75"/>
    <w:rsid w:val="00850E39"/>
    <w:rsid w:val="00854233"/>
    <w:rsid w:val="0085477A"/>
    <w:rsid w:val="00855107"/>
    <w:rsid w:val="00855173"/>
    <w:rsid w:val="008557D9"/>
    <w:rsid w:val="00855BF7"/>
    <w:rsid w:val="00856214"/>
    <w:rsid w:val="00856613"/>
    <w:rsid w:val="008617BC"/>
    <w:rsid w:val="00862089"/>
    <w:rsid w:val="00863054"/>
    <w:rsid w:val="00865F8A"/>
    <w:rsid w:val="00866D5B"/>
    <w:rsid w:val="00866FF5"/>
    <w:rsid w:val="00872BBB"/>
    <w:rsid w:val="008730EC"/>
    <w:rsid w:val="0087332D"/>
    <w:rsid w:val="00873E1F"/>
    <w:rsid w:val="008740D2"/>
    <w:rsid w:val="00874C16"/>
    <w:rsid w:val="00881B8D"/>
    <w:rsid w:val="00883071"/>
    <w:rsid w:val="00885471"/>
    <w:rsid w:val="008856D3"/>
    <w:rsid w:val="00886D1F"/>
    <w:rsid w:val="00891EE1"/>
    <w:rsid w:val="00893987"/>
    <w:rsid w:val="008963EF"/>
    <w:rsid w:val="0089688E"/>
    <w:rsid w:val="008A1FBE"/>
    <w:rsid w:val="008A26E3"/>
    <w:rsid w:val="008A4D69"/>
    <w:rsid w:val="008A7154"/>
    <w:rsid w:val="008B3194"/>
    <w:rsid w:val="008B5AE7"/>
    <w:rsid w:val="008C0558"/>
    <w:rsid w:val="008C60E9"/>
    <w:rsid w:val="008C6CE9"/>
    <w:rsid w:val="008D1B7C"/>
    <w:rsid w:val="008D6657"/>
    <w:rsid w:val="008D7120"/>
    <w:rsid w:val="008E13E1"/>
    <w:rsid w:val="008E1F60"/>
    <w:rsid w:val="008E307E"/>
    <w:rsid w:val="008F4DD1"/>
    <w:rsid w:val="008F6056"/>
    <w:rsid w:val="00902C07"/>
    <w:rsid w:val="00903E97"/>
    <w:rsid w:val="00905804"/>
    <w:rsid w:val="009101E2"/>
    <w:rsid w:val="00913D55"/>
    <w:rsid w:val="00914579"/>
    <w:rsid w:val="00915A47"/>
    <w:rsid w:val="00915D73"/>
    <w:rsid w:val="00916077"/>
    <w:rsid w:val="009170A2"/>
    <w:rsid w:val="009208A6"/>
    <w:rsid w:val="00923AA9"/>
    <w:rsid w:val="00924514"/>
    <w:rsid w:val="00927316"/>
    <w:rsid w:val="0093133D"/>
    <w:rsid w:val="0093276D"/>
    <w:rsid w:val="00933D12"/>
    <w:rsid w:val="00935FF4"/>
    <w:rsid w:val="00937065"/>
    <w:rsid w:val="00940285"/>
    <w:rsid w:val="009415B0"/>
    <w:rsid w:val="00941D6F"/>
    <w:rsid w:val="00943DCB"/>
    <w:rsid w:val="00947A72"/>
    <w:rsid w:val="00947E7E"/>
    <w:rsid w:val="00950A44"/>
    <w:rsid w:val="0095139A"/>
    <w:rsid w:val="00953DEC"/>
    <w:rsid w:val="00953E16"/>
    <w:rsid w:val="009542AC"/>
    <w:rsid w:val="00954466"/>
    <w:rsid w:val="00957F2F"/>
    <w:rsid w:val="00961BB2"/>
    <w:rsid w:val="00962108"/>
    <w:rsid w:val="009638D6"/>
    <w:rsid w:val="009649A9"/>
    <w:rsid w:val="00970276"/>
    <w:rsid w:val="00971F8E"/>
    <w:rsid w:val="0097408E"/>
    <w:rsid w:val="00974BB2"/>
    <w:rsid w:val="00974FA7"/>
    <w:rsid w:val="009753B1"/>
    <w:rsid w:val="009756E5"/>
    <w:rsid w:val="00975FCE"/>
    <w:rsid w:val="00977A8C"/>
    <w:rsid w:val="0098307A"/>
    <w:rsid w:val="00983910"/>
    <w:rsid w:val="00990456"/>
    <w:rsid w:val="009932AC"/>
    <w:rsid w:val="00994351"/>
    <w:rsid w:val="00994CDB"/>
    <w:rsid w:val="00996A8F"/>
    <w:rsid w:val="00996F16"/>
    <w:rsid w:val="00997BEC"/>
    <w:rsid w:val="00997DA3"/>
    <w:rsid w:val="009A0B97"/>
    <w:rsid w:val="009A1DBF"/>
    <w:rsid w:val="009A3090"/>
    <w:rsid w:val="009A5AEF"/>
    <w:rsid w:val="009A68E6"/>
    <w:rsid w:val="009A7598"/>
    <w:rsid w:val="009B1DF8"/>
    <w:rsid w:val="009B3018"/>
    <w:rsid w:val="009B345F"/>
    <w:rsid w:val="009B3D20"/>
    <w:rsid w:val="009B5418"/>
    <w:rsid w:val="009B57DB"/>
    <w:rsid w:val="009B7A4D"/>
    <w:rsid w:val="009C0509"/>
    <w:rsid w:val="009C0727"/>
    <w:rsid w:val="009C3C80"/>
    <w:rsid w:val="009C492F"/>
    <w:rsid w:val="009D2FF2"/>
    <w:rsid w:val="009D3226"/>
    <w:rsid w:val="009D3385"/>
    <w:rsid w:val="009D793C"/>
    <w:rsid w:val="009E16A9"/>
    <w:rsid w:val="009E375F"/>
    <w:rsid w:val="009E39D4"/>
    <w:rsid w:val="009E433B"/>
    <w:rsid w:val="009E5401"/>
    <w:rsid w:val="009F4563"/>
    <w:rsid w:val="00A026CD"/>
    <w:rsid w:val="00A04DF1"/>
    <w:rsid w:val="00A0758F"/>
    <w:rsid w:val="00A10D11"/>
    <w:rsid w:val="00A12A5F"/>
    <w:rsid w:val="00A148EE"/>
    <w:rsid w:val="00A1570A"/>
    <w:rsid w:val="00A17866"/>
    <w:rsid w:val="00A17D27"/>
    <w:rsid w:val="00A211B4"/>
    <w:rsid w:val="00A223CF"/>
    <w:rsid w:val="00A2317F"/>
    <w:rsid w:val="00A256C5"/>
    <w:rsid w:val="00A25B96"/>
    <w:rsid w:val="00A30499"/>
    <w:rsid w:val="00A314E3"/>
    <w:rsid w:val="00A33DDF"/>
    <w:rsid w:val="00A34547"/>
    <w:rsid w:val="00A376B7"/>
    <w:rsid w:val="00A405AE"/>
    <w:rsid w:val="00A408FD"/>
    <w:rsid w:val="00A41BF5"/>
    <w:rsid w:val="00A42B33"/>
    <w:rsid w:val="00A44778"/>
    <w:rsid w:val="00A469E7"/>
    <w:rsid w:val="00A52A6C"/>
    <w:rsid w:val="00A56D79"/>
    <w:rsid w:val="00A604A4"/>
    <w:rsid w:val="00A61B7D"/>
    <w:rsid w:val="00A62E68"/>
    <w:rsid w:val="00A64C6E"/>
    <w:rsid w:val="00A6605B"/>
    <w:rsid w:val="00A66ADC"/>
    <w:rsid w:val="00A67691"/>
    <w:rsid w:val="00A7147D"/>
    <w:rsid w:val="00A81B15"/>
    <w:rsid w:val="00A837FF"/>
    <w:rsid w:val="00A84052"/>
    <w:rsid w:val="00A84DC8"/>
    <w:rsid w:val="00A85DBC"/>
    <w:rsid w:val="00A86C4F"/>
    <w:rsid w:val="00A87FEB"/>
    <w:rsid w:val="00A90BF6"/>
    <w:rsid w:val="00A93F9F"/>
    <w:rsid w:val="00A9420E"/>
    <w:rsid w:val="00A95E9B"/>
    <w:rsid w:val="00A96AB3"/>
    <w:rsid w:val="00A97648"/>
    <w:rsid w:val="00AA1227"/>
    <w:rsid w:val="00AA1CFD"/>
    <w:rsid w:val="00AA2239"/>
    <w:rsid w:val="00AA33D2"/>
    <w:rsid w:val="00AA79D1"/>
    <w:rsid w:val="00AB0C57"/>
    <w:rsid w:val="00AB1195"/>
    <w:rsid w:val="00AB1FB8"/>
    <w:rsid w:val="00AB1FBD"/>
    <w:rsid w:val="00AB2920"/>
    <w:rsid w:val="00AB4182"/>
    <w:rsid w:val="00AB5A04"/>
    <w:rsid w:val="00AC27DB"/>
    <w:rsid w:val="00AC4AB1"/>
    <w:rsid w:val="00AC58E3"/>
    <w:rsid w:val="00AC6D6B"/>
    <w:rsid w:val="00AD0D4C"/>
    <w:rsid w:val="00AD2473"/>
    <w:rsid w:val="00AD42EC"/>
    <w:rsid w:val="00AD7736"/>
    <w:rsid w:val="00AD79F3"/>
    <w:rsid w:val="00AE069A"/>
    <w:rsid w:val="00AE0DCE"/>
    <w:rsid w:val="00AE10CE"/>
    <w:rsid w:val="00AE45EB"/>
    <w:rsid w:val="00AE70D4"/>
    <w:rsid w:val="00AE7868"/>
    <w:rsid w:val="00AF0407"/>
    <w:rsid w:val="00AF049B"/>
    <w:rsid w:val="00AF3145"/>
    <w:rsid w:val="00AF4345"/>
    <w:rsid w:val="00AF4D8B"/>
    <w:rsid w:val="00B04F3C"/>
    <w:rsid w:val="00B067CA"/>
    <w:rsid w:val="00B12B26"/>
    <w:rsid w:val="00B1414E"/>
    <w:rsid w:val="00B163F8"/>
    <w:rsid w:val="00B16BB4"/>
    <w:rsid w:val="00B23239"/>
    <w:rsid w:val="00B2472D"/>
    <w:rsid w:val="00B24CA0"/>
    <w:rsid w:val="00B2549F"/>
    <w:rsid w:val="00B3248D"/>
    <w:rsid w:val="00B4108D"/>
    <w:rsid w:val="00B421E8"/>
    <w:rsid w:val="00B43BB0"/>
    <w:rsid w:val="00B47CEB"/>
    <w:rsid w:val="00B51311"/>
    <w:rsid w:val="00B52303"/>
    <w:rsid w:val="00B56070"/>
    <w:rsid w:val="00B57265"/>
    <w:rsid w:val="00B6046C"/>
    <w:rsid w:val="00B62D8A"/>
    <w:rsid w:val="00B633AE"/>
    <w:rsid w:val="00B650F3"/>
    <w:rsid w:val="00B65AEB"/>
    <w:rsid w:val="00B665D2"/>
    <w:rsid w:val="00B6737C"/>
    <w:rsid w:val="00B7214D"/>
    <w:rsid w:val="00B72AB2"/>
    <w:rsid w:val="00B7324C"/>
    <w:rsid w:val="00B74372"/>
    <w:rsid w:val="00B75525"/>
    <w:rsid w:val="00B76083"/>
    <w:rsid w:val="00B76C3B"/>
    <w:rsid w:val="00B80283"/>
    <w:rsid w:val="00B8095F"/>
    <w:rsid w:val="00B80B0C"/>
    <w:rsid w:val="00B80B11"/>
    <w:rsid w:val="00B831AE"/>
    <w:rsid w:val="00B83B38"/>
    <w:rsid w:val="00B8446C"/>
    <w:rsid w:val="00B8699C"/>
    <w:rsid w:val="00B87725"/>
    <w:rsid w:val="00BA0333"/>
    <w:rsid w:val="00BA259A"/>
    <w:rsid w:val="00BA259C"/>
    <w:rsid w:val="00BA29D3"/>
    <w:rsid w:val="00BA307F"/>
    <w:rsid w:val="00BA4AFC"/>
    <w:rsid w:val="00BA5280"/>
    <w:rsid w:val="00BA786B"/>
    <w:rsid w:val="00BB0329"/>
    <w:rsid w:val="00BB1386"/>
    <w:rsid w:val="00BB14F1"/>
    <w:rsid w:val="00BB572E"/>
    <w:rsid w:val="00BB6CC2"/>
    <w:rsid w:val="00BB7400"/>
    <w:rsid w:val="00BB74FD"/>
    <w:rsid w:val="00BB792E"/>
    <w:rsid w:val="00BC0522"/>
    <w:rsid w:val="00BC08FF"/>
    <w:rsid w:val="00BC5982"/>
    <w:rsid w:val="00BC60BF"/>
    <w:rsid w:val="00BC7FBA"/>
    <w:rsid w:val="00BD1C59"/>
    <w:rsid w:val="00BD28BF"/>
    <w:rsid w:val="00BD2D12"/>
    <w:rsid w:val="00BD6404"/>
    <w:rsid w:val="00BE1B5E"/>
    <w:rsid w:val="00BE33AE"/>
    <w:rsid w:val="00BE57A5"/>
    <w:rsid w:val="00BE74F5"/>
    <w:rsid w:val="00BF046F"/>
    <w:rsid w:val="00BF2EED"/>
    <w:rsid w:val="00C00701"/>
    <w:rsid w:val="00C01857"/>
    <w:rsid w:val="00C01D50"/>
    <w:rsid w:val="00C056DC"/>
    <w:rsid w:val="00C12864"/>
    <w:rsid w:val="00C1329B"/>
    <w:rsid w:val="00C1572F"/>
    <w:rsid w:val="00C21143"/>
    <w:rsid w:val="00C2247E"/>
    <w:rsid w:val="00C2400C"/>
    <w:rsid w:val="00C24C05"/>
    <w:rsid w:val="00C24D2F"/>
    <w:rsid w:val="00C26222"/>
    <w:rsid w:val="00C31283"/>
    <w:rsid w:val="00C32FAD"/>
    <w:rsid w:val="00C33C48"/>
    <w:rsid w:val="00C340E5"/>
    <w:rsid w:val="00C35AA7"/>
    <w:rsid w:val="00C364CD"/>
    <w:rsid w:val="00C404C3"/>
    <w:rsid w:val="00C42880"/>
    <w:rsid w:val="00C43BA1"/>
    <w:rsid w:val="00C43DAB"/>
    <w:rsid w:val="00C47F08"/>
    <w:rsid w:val="00C514A6"/>
    <w:rsid w:val="00C517C4"/>
    <w:rsid w:val="00C53DB7"/>
    <w:rsid w:val="00C54BF9"/>
    <w:rsid w:val="00C55921"/>
    <w:rsid w:val="00C5739F"/>
    <w:rsid w:val="00C57CF0"/>
    <w:rsid w:val="00C630DF"/>
    <w:rsid w:val="00C63557"/>
    <w:rsid w:val="00C63BDA"/>
    <w:rsid w:val="00C649BD"/>
    <w:rsid w:val="00C65891"/>
    <w:rsid w:val="00C66AC9"/>
    <w:rsid w:val="00C67294"/>
    <w:rsid w:val="00C724D3"/>
    <w:rsid w:val="00C72951"/>
    <w:rsid w:val="00C77D5A"/>
    <w:rsid w:val="00C77DD9"/>
    <w:rsid w:val="00C83BE6"/>
    <w:rsid w:val="00C8506B"/>
    <w:rsid w:val="00C85354"/>
    <w:rsid w:val="00C86ABA"/>
    <w:rsid w:val="00C86D9E"/>
    <w:rsid w:val="00C90703"/>
    <w:rsid w:val="00C92775"/>
    <w:rsid w:val="00C93673"/>
    <w:rsid w:val="00C943F3"/>
    <w:rsid w:val="00CA08C6"/>
    <w:rsid w:val="00CA0A77"/>
    <w:rsid w:val="00CA2729"/>
    <w:rsid w:val="00CA3057"/>
    <w:rsid w:val="00CA45F8"/>
    <w:rsid w:val="00CA6C49"/>
    <w:rsid w:val="00CB0305"/>
    <w:rsid w:val="00CB33C7"/>
    <w:rsid w:val="00CB430F"/>
    <w:rsid w:val="00CB6DA7"/>
    <w:rsid w:val="00CB7E4C"/>
    <w:rsid w:val="00CC0C6C"/>
    <w:rsid w:val="00CC25B4"/>
    <w:rsid w:val="00CC5F88"/>
    <w:rsid w:val="00CC69C8"/>
    <w:rsid w:val="00CC7312"/>
    <w:rsid w:val="00CC77A2"/>
    <w:rsid w:val="00CD096A"/>
    <w:rsid w:val="00CD2709"/>
    <w:rsid w:val="00CD307E"/>
    <w:rsid w:val="00CD53C3"/>
    <w:rsid w:val="00CD5BE6"/>
    <w:rsid w:val="00CD629F"/>
    <w:rsid w:val="00CD6A1B"/>
    <w:rsid w:val="00CE0459"/>
    <w:rsid w:val="00CE0A7F"/>
    <w:rsid w:val="00CE1718"/>
    <w:rsid w:val="00CE3EBE"/>
    <w:rsid w:val="00CE584D"/>
    <w:rsid w:val="00CF4156"/>
    <w:rsid w:val="00D0029C"/>
    <w:rsid w:val="00D0036C"/>
    <w:rsid w:val="00D00501"/>
    <w:rsid w:val="00D01581"/>
    <w:rsid w:val="00D03916"/>
    <w:rsid w:val="00D03D00"/>
    <w:rsid w:val="00D05C30"/>
    <w:rsid w:val="00D06ECB"/>
    <w:rsid w:val="00D10052"/>
    <w:rsid w:val="00D11359"/>
    <w:rsid w:val="00D15118"/>
    <w:rsid w:val="00D15882"/>
    <w:rsid w:val="00D2289C"/>
    <w:rsid w:val="00D27763"/>
    <w:rsid w:val="00D3188C"/>
    <w:rsid w:val="00D319B7"/>
    <w:rsid w:val="00D33C11"/>
    <w:rsid w:val="00D34065"/>
    <w:rsid w:val="00D35F9B"/>
    <w:rsid w:val="00D36B69"/>
    <w:rsid w:val="00D408DD"/>
    <w:rsid w:val="00D44D44"/>
    <w:rsid w:val="00D45D72"/>
    <w:rsid w:val="00D51A29"/>
    <w:rsid w:val="00D520E4"/>
    <w:rsid w:val="00D53A38"/>
    <w:rsid w:val="00D575DD"/>
    <w:rsid w:val="00D57DFA"/>
    <w:rsid w:val="00D63217"/>
    <w:rsid w:val="00D6479B"/>
    <w:rsid w:val="00D67FCF"/>
    <w:rsid w:val="00D709CE"/>
    <w:rsid w:val="00D71F73"/>
    <w:rsid w:val="00D72962"/>
    <w:rsid w:val="00D72C2D"/>
    <w:rsid w:val="00D745C8"/>
    <w:rsid w:val="00D80786"/>
    <w:rsid w:val="00D81CAB"/>
    <w:rsid w:val="00D85598"/>
    <w:rsid w:val="00D856D9"/>
    <w:rsid w:val="00D8576F"/>
    <w:rsid w:val="00D8677F"/>
    <w:rsid w:val="00D90E0A"/>
    <w:rsid w:val="00D92424"/>
    <w:rsid w:val="00D97F0C"/>
    <w:rsid w:val="00DA3A86"/>
    <w:rsid w:val="00DA7147"/>
    <w:rsid w:val="00DB1942"/>
    <w:rsid w:val="00DB5CF0"/>
    <w:rsid w:val="00DC2500"/>
    <w:rsid w:val="00DC4F72"/>
    <w:rsid w:val="00DC5B72"/>
    <w:rsid w:val="00DC77DC"/>
    <w:rsid w:val="00DD0453"/>
    <w:rsid w:val="00DD0C2C"/>
    <w:rsid w:val="00DD19DE"/>
    <w:rsid w:val="00DD28BC"/>
    <w:rsid w:val="00DD326B"/>
    <w:rsid w:val="00DE31F0"/>
    <w:rsid w:val="00DE3D1C"/>
    <w:rsid w:val="00DE4DFA"/>
    <w:rsid w:val="00DE7A69"/>
    <w:rsid w:val="00DF2043"/>
    <w:rsid w:val="00DF71B0"/>
    <w:rsid w:val="00E01C41"/>
    <w:rsid w:val="00E01E99"/>
    <w:rsid w:val="00E0227D"/>
    <w:rsid w:val="00E04B84"/>
    <w:rsid w:val="00E04B8B"/>
    <w:rsid w:val="00E06466"/>
    <w:rsid w:val="00E06835"/>
    <w:rsid w:val="00E06FDA"/>
    <w:rsid w:val="00E1104C"/>
    <w:rsid w:val="00E11DBC"/>
    <w:rsid w:val="00E160A5"/>
    <w:rsid w:val="00E1713D"/>
    <w:rsid w:val="00E20A43"/>
    <w:rsid w:val="00E22404"/>
    <w:rsid w:val="00E22B46"/>
    <w:rsid w:val="00E23898"/>
    <w:rsid w:val="00E24739"/>
    <w:rsid w:val="00E319F1"/>
    <w:rsid w:val="00E33CD2"/>
    <w:rsid w:val="00E34BCF"/>
    <w:rsid w:val="00E34E4B"/>
    <w:rsid w:val="00E35EDE"/>
    <w:rsid w:val="00E371C9"/>
    <w:rsid w:val="00E37586"/>
    <w:rsid w:val="00E378E0"/>
    <w:rsid w:val="00E40E90"/>
    <w:rsid w:val="00E428E2"/>
    <w:rsid w:val="00E45C7E"/>
    <w:rsid w:val="00E47393"/>
    <w:rsid w:val="00E50CEB"/>
    <w:rsid w:val="00E512F0"/>
    <w:rsid w:val="00E51789"/>
    <w:rsid w:val="00E531EB"/>
    <w:rsid w:val="00E54874"/>
    <w:rsid w:val="00E54B6F"/>
    <w:rsid w:val="00E55862"/>
    <w:rsid w:val="00E55ACA"/>
    <w:rsid w:val="00E5788D"/>
    <w:rsid w:val="00E57B74"/>
    <w:rsid w:val="00E63529"/>
    <w:rsid w:val="00E6488C"/>
    <w:rsid w:val="00E65BC6"/>
    <w:rsid w:val="00E65E66"/>
    <w:rsid w:val="00E661FF"/>
    <w:rsid w:val="00E66375"/>
    <w:rsid w:val="00E700CE"/>
    <w:rsid w:val="00E704A7"/>
    <w:rsid w:val="00E726EB"/>
    <w:rsid w:val="00E72CF1"/>
    <w:rsid w:val="00E73133"/>
    <w:rsid w:val="00E73CDB"/>
    <w:rsid w:val="00E74966"/>
    <w:rsid w:val="00E75C21"/>
    <w:rsid w:val="00E80B52"/>
    <w:rsid w:val="00E824C3"/>
    <w:rsid w:val="00E840B3"/>
    <w:rsid w:val="00E84D10"/>
    <w:rsid w:val="00E8629F"/>
    <w:rsid w:val="00E91008"/>
    <w:rsid w:val="00E93083"/>
    <w:rsid w:val="00E9374E"/>
    <w:rsid w:val="00E94F54"/>
    <w:rsid w:val="00E97AD5"/>
    <w:rsid w:val="00E97BF9"/>
    <w:rsid w:val="00EA1111"/>
    <w:rsid w:val="00EA1F3F"/>
    <w:rsid w:val="00EA2A68"/>
    <w:rsid w:val="00EA3B4F"/>
    <w:rsid w:val="00EA3C24"/>
    <w:rsid w:val="00EA3D00"/>
    <w:rsid w:val="00EA5CC9"/>
    <w:rsid w:val="00EA73DF"/>
    <w:rsid w:val="00EB267B"/>
    <w:rsid w:val="00EB61AE"/>
    <w:rsid w:val="00EB63FA"/>
    <w:rsid w:val="00EC28A7"/>
    <w:rsid w:val="00EC322D"/>
    <w:rsid w:val="00EC4379"/>
    <w:rsid w:val="00ED0F64"/>
    <w:rsid w:val="00ED1A26"/>
    <w:rsid w:val="00ED2961"/>
    <w:rsid w:val="00ED383A"/>
    <w:rsid w:val="00ED3C86"/>
    <w:rsid w:val="00ED4538"/>
    <w:rsid w:val="00EE1080"/>
    <w:rsid w:val="00EE154F"/>
    <w:rsid w:val="00EF10CB"/>
    <w:rsid w:val="00EF1EC5"/>
    <w:rsid w:val="00EF4C88"/>
    <w:rsid w:val="00EF55A3"/>
    <w:rsid w:val="00EF55EB"/>
    <w:rsid w:val="00F00DCC"/>
    <w:rsid w:val="00F0156F"/>
    <w:rsid w:val="00F047C0"/>
    <w:rsid w:val="00F058FF"/>
    <w:rsid w:val="00F05AC8"/>
    <w:rsid w:val="00F07167"/>
    <w:rsid w:val="00F072D8"/>
    <w:rsid w:val="00F078DF"/>
    <w:rsid w:val="00F07CE0"/>
    <w:rsid w:val="00F115F5"/>
    <w:rsid w:val="00F13D05"/>
    <w:rsid w:val="00F1679D"/>
    <w:rsid w:val="00F1682C"/>
    <w:rsid w:val="00F205B9"/>
    <w:rsid w:val="00F20B91"/>
    <w:rsid w:val="00F21139"/>
    <w:rsid w:val="00F21739"/>
    <w:rsid w:val="00F22CAD"/>
    <w:rsid w:val="00F24B8B"/>
    <w:rsid w:val="00F2537B"/>
    <w:rsid w:val="00F25602"/>
    <w:rsid w:val="00F259BF"/>
    <w:rsid w:val="00F30D2E"/>
    <w:rsid w:val="00F35516"/>
    <w:rsid w:val="00F35790"/>
    <w:rsid w:val="00F40D0E"/>
    <w:rsid w:val="00F4136D"/>
    <w:rsid w:val="00F414C7"/>
    <w:rsid w:val="00F4212E"/>
    <w:rsid w:val="00F424D7"/>
    <w:rsid w:val="00F42C20"/>
    <w:rsid w:val="00F43E34"/>
    <w:rsid w:val="00F46741"/>
    <w:rsid w:val="00F50015"/>
    <w:rsid w:val="00F528C3"/>
    <w:rsid w:val="00F53053"/>
    <w:rsid w:val="00F53F8C"/>
    <w:rsid w:val="00F53FE2"/>
    <w:rsid w:val="00F556A4"/>
    <w:rsid w:val="00F575FF"/>
    <w:rsid w:val="00F618EF"/>
    <w:rsid w:val="00F64867"/>
    <w:rsid w:val="00F65582"/>
    <w:rsid w:val="00F666FB"/>
    <w:rsid w:val="00F66E75"/>
    <w:rsid w:val="00F67AAF"/>
    <w:rsid w:val="00F7454E"/>
    <w:rsid w:val="00F75B36"/>
    <w:rsid w:val="00F77CE4"/>
    <w:rsid w:val="00F77EB0"/>
    <w:rsid w:val="00F834ED"/>
    <w:rsid w:val="00F83C59"/>
    <w:rsid w:val="00F87047"/>
    <w:rsid w:val="00F87CDD"/>
    <w:rsid w:val="00F911B8"/>
    <w:rsid w:val="00F9289F"/>
    <w:rsid w:val="00F933F0"/>
    <w:rsid w:val="00F937A3"/>
    <w:rsid w:val="00F94715"/>
    <w:rsid w:val="00F965C1"/>
    <w:rsid w:val="00F96A3D"/>
    <w:rsid w:val="00FA1042"/>
    <w:rsid w:val="00FA3295"/>
    <w:rsid w:val="00FA45E4"/>
    <w:rsid w:val="00FA4718"/>
    <w:rsid w:val="00FA5848"/>
    <w:rsid w:val="00FA6899"/>
    <w:rsid w:val="00FA7F3D"/>
    <w:rsid w:val="00FB38D8"/>
    <w:rsid w:val="00FB4404"/>
    <w:rsid w:val="00FB46DE"/>
    <w:rsid w:val="00FC051F"/>
    <w:rsid w:val="00FC06FF"/>
    <w:rsid w:val="00FC1257"/>
    <w:rsid w:val="00FC45F4"/>
    <w:rsid w:val="00FC69B4"/>
    <w:rsid w:val="00FD0694"/>
    <w:rsid w:val="00FD0CFD"/>
    <w:rsid w:val="00FD25BE"/>
    <w:rsid w:val="00FD2E70"/>
    <w:rsid w:val="00FD60FE"/>
    <w:rsid w:val="00FD694C"/>
    <w:rsid w:val="00FD7AA7"/>
    <w:rsid w:val="00FE0A4D"/>
    <w:rsid w:val="00FE6800"/>
    <w:rsid w:val="00FF1FCB"/>
    <w:rsid w:val="00FF52D4"/>
    <w:rsid w:val="00FF688E"/>
    <w:rsid w:val="00FF6AA4"/>
    <w:rsid w:val="00FF6B09"/>
    <w:rsid w:val="00FF775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D184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D184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9A3090"/>
  </w:style>
  <w:style w:type="character" w:customStyle="1" w:styleId="eop">
    <w:name w:val="eop"/>
    <w:basedOn w:val="DefaultParagraphFont"/>
    <w:rsid w:val="009A3090"/>
  </w:style>
  <w:style w:type="paragraph" w:styleId="Date">
    <w:name w:val="Date"/>
    <w:basedOn w:val="Normal"/>
    <w:next w:val="Normal"/>
    <w:link w:val="DateChar"/>
    <w:semiHidden/>
    <w:unhideWhenUsed/>
    <w:rsid w:val="0024124D"/>
  </w:style>
  <w:style w:type="character" w:customStyle="1" w:styleId="DateChar">
    <w:name w:val="Date Char"/>
    <w:basedOn w:val="DefaultParagraphFont"/>
    <w:link w:val="Date"/>
    <w:semiHidden/>
    <w:rsid w:val="0024124D"/>
    <w:rPr>
      <w:lang w:val="en-GB" w:eastAsia="en-US"/>
    </w:rPr>
  </w:style>
  <w:style w:type="character" w:customStyle="1" w:styleId="CommentTextChar1">
    <w:name w:val="Comment Text Char1"/>
    <w:uiPriority w:val="99"/>
    <w:semiHidden/>
    <w:locked/>
    <w:rsid w:val="00596A6E"/>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9971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18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31574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410220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5AIRPNAIUNRU-1328258698-18680</_dlc_DocId>
    <_dlc_DocIdUrl xmlns="71c5aaf6-e6ce-465b-b873-5148d2a4c105">
      <Url>https://nokia.sharepoint.com/sites/c5g/5gradio/_layouts/15/DocIdRedir.aspx?ID=5AIRPNAIUNRU-1328258698-18680</Url>
      <Description>5AIRPNAIUNRU-1328258698-18680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2489EC-8306-4269-9503-973B1AAFB093}">
  <ds:schemaRefs>
    <ds:schemaRef ds:uri="http://schemas.openxmlformats.org/officeDocument/2006/bibliography"/>
  </ds:schemaRefs>
</ds:datastoreItem>
</file>

<file path=customXml/itemProps2.xml><?xml version="1.0" encoding="utf-8"?>
<ds:datastoreItem xmlns:ds="http://schemas.openxmlformats.org/officeDocument/2006/customXml" ds:itemID="{3899C64C-F55F-4A67-A599-AC00A30567DC}">
  <ds:schemaRefs>
    <ds:schemaRef ds:uri="Microsoft.SharePoint.Taxonomy.ContentTypeSync"/>
  </ds:schemaRefs>
</ds:datastoreItem>
</file>

<file path=customXml/itemProps3.xml><?xml version="1.0" encoding="utf-8"?>
<ds:datastoreItem xmlns:ds="http://schemas.openxmlformats.org/officeDocument/2006/customXml" ds:itemID="{8AEB7BC5-43BF-4453-9203-D957EE5A009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0B700A-CB48-4BC9-93C6-B4B18D355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46A728-537E-4FFA-BFCE-30F482B8BA03}">
  <ds:schemaRefs>
    <ds:schemaRef ds:uri="http://schemas.microsoft.com/sharepoint/v3/contenttype/forms"/>
  </ds:schemaRefs>
</ds:datastoreItem>
</file>

<file path=customXml/itemProps6.xml><?xml version="1.0" encoding="utf-8"?>
<ds:datastoreItem xmlns:ds="http://schemas.openxmlformats.org/officeDocument/2006/customXml" ds:itemID="{34525EC3-F0D7-418E-A6D4-3E54F76750B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849</Words>
  <Characters>4518</Characters>
  <Application>Microsoft Office Word</Application>
  <DocSecurity>0</DocSecurity>
  <Lines>322</Lines>
  <Paragraphs>178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5189</CharactersWithSpaces>
  <SharedDoc>false</SharedDoc>
  <HyperlinkBase/>
  <HLinks>
    <vt:vector size="168" baseType="variant">
      <vt:variant>
        <vt:i4>4784168</vt:i4>
      </vt:variant>
      <vt:variant>
        <vt:i4>102</vt:i4>
      </vt:variant>
      <vt:variant>
        <vt:i4>0</vt:i4>
      </vt:variant>
      <vt:variant>
        <vt:i4>5</vt:i4>
      </vt:variant>
      <vt:variant>
        <vt:lpwstr>https://www.3gpp.org/ftp/TSG_RAN/WG4_Radio/TSGR4_105/Docs/R4-2219902.zip</vt:lpwstr>
      </vt:variant>
      <vt:variant>
        <vt:lpwstr/>
      </vt:variant>
      <vt:variant>
        <vt:i4>5046313</vt:i4>
      </vt:variant>
      <vt:variant>
        <vt:i4>99</vt:i4>
      </vt:variant>
      <vt:variant>
        <vt:i4>0</vt:i4>
      </vt:variant>
      <vt:variant>
        <vt:i4>5</vt:i4>
      </vt:variant>
      <vt:variant>
        <vt:lpwstr>https://www.3gpp.org/ftp/TSG_RAN/WG4_Radio/TSGR4_105/Docs/R4-2219817.zip</vt:lpwstr>
      </vt:variant>
      <vt:variant>
        <vt:lpwstr/>
      </vt:variant>
      <vt:variant>
        <vt:i4>5177377</vt:i4>
      </vt:variant>
      <vt:variant>
        <vt:i4>96</vt:i4>
      </vt:variant>
      <vt:variant>
        <vt:i4>0</vt:i4>
      </vt:variant>
      <vt:variant>
        <vt:i4>5</vt:i4>
      </vt:variant>
      <vt:variant>
        <vt:lpwstr>https://www.3gpp.org/ftp/TSG_RAN/WG4_Radio/TSGR4_105/Docs/R4-2219598.zip</vt:lpwstr>
      </vt:variant>
      <vt:variant>
        <vt:lpwstr/>
      </vt:variant>
      <vt:variant>
        <vt:i4>4718638</vt:i4>
      </vt:variant>
      <vt:variant>
        <vt:i4>93</vt:i4>
      </vt:variant>
      <vt:variant>
        <vt:i4>0</vt:i4>
      </vt:variant>
      <vt:variant>
        <vt:i4>5</vt:i4>
      </vt:variant>
      <vt:variant>
        <vt:lpwstr>https://www.3gpp.org/ftp/TSG_RAN/WG4_Radio/TSGR4_105/Docs/R4-2218872.zip</vt:lpwstr>
      </vt:variant>
      <vt:variant>
        <vt:lpwstr/>
      </vt:variant>
      <vt:variant>
        <vt:i4>4587552</vt:i4>
      </vt:variant>
      <vt:variant>
        <vt:i4>90</vt:i4>
      </vt:variant>
      <vt:variant>
        <vt:i4>0</vt:i4>
      </vt:variant>
      <vt:variant>
        <vt:i4>5</vt:i4>
      </vt:variant>
      <vt:variant>
        <vt:lpwstr>https://www.3gpp.org/ftp/TSG_RAN/WG4_Radio/TSGR4_105/Docs/R4-2218692.zip</vt:lpwstr>
      </vt:variant>
      <vt:variant>
        <vt:lpwstr/>
      </vt:variant>
      <vt:variant>
        <vt:i4>4522016</vt:i4>
      </vt:variant>
      <vt:variant>
        <vt:i4>87</vt:i4>
      </vt:variant>
      <vt:variant>
        <vt:i4>0</vt:i4>
      </vt:variant>
      <vt:variant>
        <vt:i4>5</vt:i4>
      </vt:variant>
      <vt:variant>
        <vt:lpwstr>https://www.3gpp.org/ftp/TSG_RAN/WG4_Radio/TSGR4_105/Docs/R4-2218691.zip</vt:lpwstr>
      </vt:variant>
      <vt:variant>
        <vt:lpwstr/>
      </vt:variant>
      <vt:variant>
        <vt:i4>4980778</vt:i4>
      </vt:variant>
      <vt:variant>
        <vt:i4>84</vt:i4>
      </vt:variant>
      <vt:variant>
        <vt:i4>0</vt:i4>
      </vt:variant>
      <vt:variant>
        <vt:i4>5</vt:i4>
      </vt:variant>
      <vt:variant>
        <vt:lpwstr>https://www.3gpp.org/ftp/TSG_RAN/WG4_Radio/TSGR4_105/Docs/R4-2218638.zip</vt:lpwstr>
      </vt:variant>
      <vt:variant>
        <vt:lpwstr/>
      </vt:variant>
      <vt:variant>
        <vt:i4>5111852</vt:i4>
      </vt:variant>
      <vt:variant>
        <vt:i4>81</vt:i4>
      </vt:variant>
      <vt:variant>
        <vt:i4>0</vt:i4>
      </vt:variant>
      <vt:variant>
        <vt:i4>5</vt:i4>
      </vt:variant>
      <vt:variant>
        <vt:lpwstr>https://www.3gpp.org/ftp/TSG_RAN/WG4_Radio/TSGR4_105/Docs/R4-2218559.zip</vt:lpwstr>
      </vt:variant>
      <vt:variant>
        <vt:lpwstr/>
      </vt:variant>
      <vt:variant>
        <vt:i4>4194345</vt:i4>
      </vt:variant>
      <vt:variant>
        <vt:i4>57</vt:i4>
      </vt:variant>
      <vt:variant>
        <vt:i4>0</vt:i4>
      </vt:variant>
      <vt:variant>
        <vt:i4>5</vt:i4>
      </vt:variant>
      <vt:variant>
        <vt:lpwstr>https://www.3gpp.org/ftp/TSG_RAN/WG4_Radio/TSGR4_105/Docs/R4-2218301.zip</vt:lpwstr>
      </vt:variant>
      <vt:variant>
        <vt:lpwstr/>
      </vt:variant>
      <vt:variant>
        <vt:i4>4915240</vt:i4>
      </vt:variant>
      <vt:variant>
        <vt:i4>54</vt:i4>
      </vt:variant>
      <vt:variant>
        <vt:i4>0</vt:i4>
      </vt:variant>
      <vt:variant>
        <vt:i4>5</vt:i4>
      </vt:variant>
      <vt:variant>
        <vt:lpwstr>https://www.3gpp.org/ftp/TSG_RAN/WG4_Radio/TSGR4_105/Docs/R4-2219900.zip</vt:lpwstr>
      </vt:variant>
      <vt:variant>
        <vt:lpwstr/>
      </vt:variant>
      <vt:variant>
        <vt:i4>5177385</vt:i4>
      </vt:variant>
      <vt:variant>
        <vt:i4>51</vt:i4>
      </vt:variant>
      <vt:variant>
        <vt:i4>0</vt:i4>
      </vt:variant>
      <vt:variant>
        <vt:i4>5</vt:i4>
      </vt:variant>
      <vt:variant>
        <vt:lpwstr>https://www.3gpp.org/ftp/TSG_RAN/WG4_Radio/TSGR4_105/Docs/R4-2219815.zip</vt:lpwstr>
      </vt:variant>
      <vt:variant>
        <vt:lpwstr/>
      </vt:variant>
      <vt:variant>
        <vt:i4>4259873</vt:i4>
      </vt:variant>
      <vt:variant>
        <vt:i4>48</vt:i4>
      </vt:variant>
      <vt:variant>
        <vt:i4>0</vt:i4>
      </vt:variant>
      <vt:variant>
        <vt:i4>5</vt:i4>
      </vt:variant>
      <vt:variant>
        <vt:lpwstr>https://www.3gpp.org/ftp/TSG_RAN/WG4_Radio/TSGR4_105/Docs/R4-2219596.zip</vt:lpwstr>
      </vt:variant>
      <vt:variant>
        <vt:lpwstr/>
      </vt:variant>
      <vt:variant>
        <vt:i4>4849696</vt:i4>
      </vt:variant>
      <vt:variant>
        <vt:i4>45</vt:i4>
      </vt:variant>
      <vt:variant>
        <vt:i4>0</vt:i4>
      </vt:variant>
      <vt:variant>
        <vt:i4>5</vt:i4>
      </vt:variant>
      <vt:variant>
        <vt:lpwstr>https://www.3gpp.org/ftp/TSG_RAN/WG4_Radio/TSGR4_105/Docs/R4-2219189.zip</vt:lpwstr>
      </vt:variant>
      <vt:variant>
        <vt:lpwstr/>
      </vt:variant>
      <vt:variant>
        <vt:i4>4587561</vt:i4>
      </vt:variant>
      <vt:variant>
        <vt:i4>42</vt:i4>
      </vt:variant>
      <vt:variant>
        <vt:i4>0</vt:i4>
      </vt:variant>
      <vt:variant>
        <vt:i4>5</vt:i4>
      </vt:variant>
      <vt:variant>
        <vt:lpwstr>https://www.3gpp.org/ftp/TSG_RAN/WG4_Radio/TSGR4_105/Docs/R4-2219115.zip</vt:lpwstr>
      </vt:variant>
      <vt:variant>
        <vt:lpwstr/>
      </vt:variant>
      <vt:variant>
        <vt:i4>4849710</vt:i4>
      </vt:variant>
      <vt:variant>
        <vt:i4>39</vt:i4>
      </vt:variant>
      <vt:variant>
        <vt:i4>0</vt:i4>
      </vt:variant>
      <vt:variant>
        <vt:i4>5</vt:i4>
      </vt:variant>
      <vt:variant>
        <vt:lpwstr>https://www.3gpp.org/ftp/TSG_RAN/WG4_Radio/TSGR4_105/Docs/R4-2218870.zip</vt:lpwstr>
      </vt:variant>
      <vt:variant>
        <vt:lpwstr/>
      </vt:variant>
      <vt:variant>
        <vt:i4>5046305</vt:i4>
      </vt:variant>
      <vt:variant>
        <vt:i4>36</vt:i4>
      </vt:variant>
      <vt:variant>
        <vt:i4>0</vt:i4>
      </vt:variant>
      <vt:variant>
        <vt:i4>5</vt:i4>
      </vt:variant>
      <vt:variant>
        <vt:lpwstr>https://www.3gpp.org/ftp/TSG_RAN/WG4_Radio/TSGR4_105/Docs/R4-2218689.zip</vt:lpwstr>
      </vt:variant>
      <vt:variant>
        <vt:lpwstr/>
      </vt:variant>
      <vt:variant>
        <vt:i4>4390954</vt:i4>
      </vt:variant>
      <vt:variant>
        <vt:i4>33</vt:i4>
      </vt:variant>
      <vt:variant>
        <vt:i4>0</vt:i4>
      </vt:variant>
      <vt:variant>
        <vt:i4>5</vt:i4>
      </vt:variant>
      <vt:variant>
        <vt:lpwstr>https://www.3gpp.org/ftp/TSG_RAN/WG4_Radio/TSGR4_105/Docs/R4-2218637.zip</vt:lpwstr>
      </vt:variant>
      <vt:variant>
        <vt:lpwstr/>
      </vt:variant>
      <vt:variant>
        <vt:i4>5177388</vt:i4>
      </vt:variant>
      <vt:variant>
        <vt:i4>30</vt:i4>
      </vt:variant>
      <vt:variant>
        <vt:i4>0</vt:i4>
      </vt:variant>
      <vt:variant>
        <vt:i4>5</vt:i4>
      </vt:variant>
      <vt:variant>
        <vt:lpwstr>https://www.3gpp.org/ftp/TSG_RAN/WG4_Radio/TSGR4_105/Docs/R4-2218558.zip</vt:lpwstr>
      </vt:variant>
      <vt:variant>
        <vt:lpwstr/>
      </vt:variant>
      <vt:variant>
        <vt:i4>4784160</vt:i4>
      </vt:variant>
      <vt:variant>
        <vt:i4>27</vt:i4>
      </vt:variant>
      <vt:variant>
        <vt:i4>0</vt:i4>
      </vt:variant>
      <vt:variant>
        <vt:i4>5</vt:i4>
      </vt:variant>
      <vt:variant>
        <vt:lpwstr>https://www.3gpp.org/ftp/TSG_RAN/WG4_Radio/TSGR4_105/Docs/R4-2218299.zip</vt:lpwstr>
      </vt:variant>
      <vt:variant>
        <vt:lpwstr/>
      </vt:variant>
      <vt:variant>
        <vt:i4>4390957</vt:i4>
      </vt:variant>
      <vt:variant>
        <vt:i4>24</vt:i4>
      </vt:variant>
      <vt:variant>
        <vt:i4>0</vt:i4>
      </vt:variant>
      <vt:variant>
        <vt:i4>5</vt:i4>
      </vt:variant>
      <vt:variant>
        <vt:lpwstr>https://www.3gpp.org/ftp/TSG_RAN/WG4_Radio/TSGR4_105/Docs/R4-2218041.zip</vt:lpwstr>
      </vt:variant>
      <vt:variant>
        <vt:lpwstr/>
      </vt:variant>
      <vt:variant>
        <vt:i4>4259884</vt:i4>
      </vt:variant>
      <vt:variant>
        <vt:i4>21</vt:i4>
      </vt:variant>
      <vt:variant>
        <vt:i4>0</vt:i4>
      </vt:variant>
      <vt:variant>
        <vt:i4>5</vt:i4>
      </vt:variant>
      <vt:variant>
        <vt:lpwstr>https://www.3gpp.org/ftp/TSG_RAN/WG4_Radio/TSGR4_105/Docs/R4-2218754.zip</vt:lpwstr>
      </vt:variant>
      <vt:variant>
        <vt:lpwstr/>
      </vt:variant>
      <vt:variant>
        <vt:i4>4849704</vt:i4>
      </vt:variant>
      <vt:variant>
        <vt:i4>18</vt:i4>
      </vt:variant>
      <vt:variant>
        <vt:i4>0</vt:i4>
      </vt:variant>
      <vt:variant>
        <vt:i4>5</vt:i4>
      </vt:variant>
      <vt:variant>
        <vt:lpwstr>https://www.3gpp.org/ftp/TSG_RAN/WG4_Radio/TSGR4_105/Docs/R4-2219901.zip</vt:lpwstr>
      </vt:variant>
      <vt:variant>
        <vt:lpwstr/>
      </vt:variant>
      <vt:variant>
        <vt:i4>4980777</vt:i4>
      </vt:variant>
      <vt:variant>
        <vt:i4>15</vt:i4>
      </vt:variant>
      <vt:variant>
        <vt:i4>0</vt:i4>
      </vt:variant>
      <vt:variant>
        <vt:i4>5</vt:i4>
      </vt:variant>
      <vt:variant>
        <vt:lpwstr>https://www.3gpp.org/ftp/TSG_RAN/WG4_Radio/TSGR4_105/Docs/R4-2219816.zip</vt:lpwstr>
      </vt:variant>
      <vt:variant>
        <vt:lpwstr/>
      </vt:variant>
      <vt:variant>
        <vt:i4>4194337</vt:i4>
      </vt:variant>
      <vt:variant>
        <vt:i4>12</vt:i4>
      </vt:variant>
      <vt:variant>
        <vt:i4>0</vt:i4>
      </vt:variant>
      <vt:variant>
        <vt:i4>5</vt:i4>
      </vt:variant>
      <vt:variant>
        <vt:lpwstr>https://www.3gpp.org/ftp/TSG_RAN/WG4_Radio/TSGR4_105/Docs/R4-2219597.zip</vt:lpwstr>
      </vt:variant>
      <vt:variant>
        <vt:lpwstr/>
      </vt:variant>
      <vt:variant>
        <vt:i4>4194346</vt:i4>
      </vt:variant>
      <vt:variant>
        <vt:i4>9</vt:i4>
      </vt:variant>
      <vt:variant>
        <vt:i4>0</vt:i4>
      </vt:variant>
      <vt:variant>
        <vt:i4>5</vt:i4>
      </vt:variant>
      <vt:variant>
        <vt:lpwstr>https://www.3gpp.org/ftp/TSG_RAN/WG4_Radio/TSGR4_105/Docs/R4-2219123.zip</vt:lpwstr>
      </vt:variant>
      <vt:variant>
        <vt:lpwstr/>
      </vt:variant>
      <vt:variant>
        <vt:i4>4915246</vt:i4>
      </vt:variant>
      <vt:variant>
        <vt:i4>6</vt:i4>
      </vt:variant>
      <vt:variant>
        <vt:i4>0</vt:i4>
      </vt:variant>
      <vt:variant>
        <vt:i4>5</vt:i4>
      </vt:variant>
      <vt:variant>
        <vt:lpwstr>https://www.3gpp.org/ftp/TSG_RAN/WG4_Radio/TSGR4_105/Docs/R4-2218871.zip</vt:lpwstr>
      </vt:variant>
      <vt:variant>
        <vt:lpwstr/>
      </vt:variant>
      <vt:variant>
        <vt:i4>4456480</vt:i4>
      </vt:variant>
      <vt:variant>
        <vt:i4>3</vt:i4>
      </vt:variant>
      <vt:variant>
        <vt:i4>0</vt:i4>
      </vt:variant>
      <vt:variant>
        <vt:i4>5</vt:i4>
      </vt:variant>
      <vt:variant>
        <vt:lpwstr>https://www.3gpp.org/ftp/TSG_RAN/WG4_Radio/TSGR4_105/Docs/R4-2218690.zip</vt:lpwstr>
      </vt:variant>
      <vt:variant>
        <vt:lpwstr/>
      </vt:variant>
      <vt:variant>
        <vt:i4>4259881</vt:i4>
      </vt:variant>
      <vt:variant>
        <vt:i4>0</vt:i4>
      </vt:variant>
      <vt:variant>
        <vt:i4>0</vt:i4>
      </vt:variant>
      <vt:variant>
        <vt:i4>5</vt:i4>
      </vt:variant>
      <vt:variant>
        <vt:lpwstr>https://www.3gpp.org/ftp/TSG_RAN/WG4_Radio/TSGR4_105/Docs/R4-2218300.zip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 Tan (Nokia - FI/Espoo)</cp:lastModifiedBy>
  <cp:revision>19</cp:revision>
  <cp:lastPrinted>2019-04-25T01:09:00Z</cp:lastPrinted>
  <dcterms:created xsi:type="dcterms:W3CDTF">2022-11-18T07:46:00Z</dcterms:created>
  <dcterms:modified xsi:type="dcterms:W3CDTF">2022-11-18T08:02:00Z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ContentTypeId">
    <vt:lpwstr>0x01010000E5007003D3004E92B8EDD86D20E8CD</vt:lpwstr>
  </property>
  <property fmtid="{D5CDD505-2E9C-101B-9397-08002B2CF9AE}" pid="17" name="_dlc_DocIdItemGuid">
    <vt:lpwstr>c3504f3d-37fd-4006-b51e-1f09926040d5</vt:lpwstr>
  </property>
  <property fmtid="{D5CDD505-2E9C-101B-9397-08002B2CF9AE}" pid="18" name="GrammarlyDocumentId">
    <vt:lpwstr>5d62abaf73c20cbf6e415f5b4dce819b05ee5e253a2526ed343724c25beeda25</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2022-11-17T11:36:20Z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a81cf860-e782-421c-ad1c-374a92368453</vt:lpwstr>
  </property>
  <property fmtid="{D5CDD505-2E9C-101B-9397-08002B2CF9AE}" pid="26" name="MSIP_Label_83bcef13-7cac-433f-ba1d-47a323951816_ContentBits">
    <vt:lpwstr>0</vt:lpwstr>
  </property>
</Properties>
</file>